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41" w:type="dxa"/>
        <w:tblLayout w:type="fixed"/>
        <w:tblCellMar>
          <w:left w:w="0" w:type="dxa"/>
          <w:right w:w="0" w:type="dxa"/>
        </w:tblCellMar>
        <w:tblLook w:val="0600" w:firstRow="0" w:lastRow="0" w:firstColumn="0" w:lastColumn="0" w:noHBand="1" w:noVBand="1"/>
      </w:tblPr>
      <w:tblGrid>
        <w:gridCol w:w="1710"/>
        <w:gridCol w:w="6931"/>
      </w:tblGrid>
      <w:tr w:rsidR="00F8384A" w:rsidRPr="00975609" w14:paraId="0A88C980" w14:textId="77777777" w:rsidTr="00263EAF">
        <w:trPr>
          <w:cantSplit/>
          <w:trHeight w:hRule="exact" w:val="9184"/>
        </w:trPr>
        <w:tc>
          <w:tcPr>
            <w:tcW w:w="8641" w:type="dxa"/>
            <w:gridSpan w:val="2"/>
          </w:tcPr>
          <w:p w14:paraId="6929FAD6" w14:textId="0A9B5FF1" w:rsidR="00F8384A" w:rsidRPr="00975609" w:rsidRDefault="00975609">
            <w:r>
              <w:rPr>
                <w:noProof/>
              </w:rPr>
              <w:drawing>
                <wp:anchor distT="0" distB="0" distL="114300" distR="114300" simplePos="0" relativeHeight="251658752" behindDoc="0" locked="1" layoutInCell="1" allowOverlap="1" wp14:anchorId="563324E3" wp14:editId="61B00375">
                  <wp:simplePos x="0" y="0"/>
                  <wp:positionH relativeFrom="column">
                    <wp:posOffset>0</wp:posOffset>
                  </wp:positionH>
                  <wp:positionV relativeFrom="paragraph">
                    <wp:posOffset>-568325</wp:posOffset>
                  </wp:positionV>
                  <wp:extent cx="1324800" cy="345599"/>
                  <wp:effectExtent l="0" t="0" r="8890" b="0"/>
                  <wp:wrapNone/>
                  <wp:docPr id="1409382785" name="logo_color_im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409382785" name="logo_color_img">
                            <a:extLst>
                              <a:ext uri="{C183D7F6-B498-43B3-948B-1728B52AA6E4}">
                                <adec:decorative xmlns:adec="http://schemas.microsoft.com/office/drawing/2017/decorative" val="1"/>
                              </a:ext>
                            </a:extLst>
                          </pic:cNvPr>
                          <pic:cNvPicPr/>
                        </pic:nvPicPr>
                        <pic:blipFill>
                          <a:blip r:embed="rId8"/>
                          <a:stretch>
                            <a:fillRect/>
                          </a:stretch>
                        </pic:blipFill>
                        <pic:spPr>
                          <a:xfrm>
                            <a:off x="0" y="0"/>
                            <a:ext cx="1324800" cy="345599"/>
                          </a:xfrm>
                          <a:prstGeom prst="rect">
                            <a:avLst/>
                          </a:prstGeom>
                        </pic:spPr>
                      </pic:pic>
                    </a:graphicData>
                  </a:graphic>
                  <wp14:sizeRelH relativeFrom="margin">
                    <wp14:pctWidth>0</wp14:pctWidth>
                  </wp14:sizeRelH>
                  <wp14:sizeRelV relativeFrom="margin">
                    <wp14:pctHeight>0</wp14:pctHeight>
                  </wp14:sizeRelV>
                </wp:anchor>
              </w:drawing>
            </w:r>
            <w:r w:rsidR="00731FFD" w:rsidRPr="00EE3511">
              <w:rPr>
                <w:noProof/>
              </w:rPr>
              <w:drawing>
                <wp:anchor distT="0" distB="0" distL="114300" distR="114300" simplePos="0" relativeHeight="251660800" behindDoc="0" locked="1" layoutInCell="1" allowOverlap="1" wp14:anchorId="05BC5F6B" wp14:editId="11CDCBD1">
                  <wp:simplePos x="0" y="0"/>
                  <wp:positionH relativeFrom="column">
                    <wp:posOffset>-1036320</wp:posOffset>
                  </wp:positionH>
                  <wp:positionV relativeFrom="paragraph">
                    <wp:posOffset>59690</wp:posOffset>
                  </wp:positionV>
                  <wp:extent cx="7595870" cy="5351145"/>
                  <wp:effectExtent l="0" t="0" r="5080" b="1905"/>
                  <wp:wrapNone/>
                  <wp:docPr id="4" name="imgwiz_front_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gwiz_front_a"/>
                          <pic:cNvPicPr>
                            <a:picLocks noChangeAspect="1" noChangeArrowheads="1"/>
                          </pic:cNvPicPr>
                        </pic:nvPicPr>
                        <pic:blipFill>
                          <a:blip r:embed="rId9"/>
                          <a:stretch>
                            <a:fillRect/>
                          </a:stretch>
                        </pic:blipFill>
                        <pic:spPr bwMode="auto">
                          <a:xfrm>
                            <a:off x="0" y="0"/>
                            <a:ext cx="7595870" cy="5351145"/>
                          </a:xfrm>
                          <a:prstGeom prst="rect">
                            <a:avLst/>
                          </a:prstGeom>
                          <a:noFill/>
                          <a:ln w="9525">
                            <a:noFill/>
                            <a:miter lim="800000"/>
                            <a:headEnd/>
                            <a:tailEnd/>
                          </a:ln>
                        </pic:spPr>
                      </pic:pic>
                    </a:graphicData>
                  </a:graphic>
                  <wp14:sizeRelV relativeFrom="margin">
                    <wp14:pctHeight>0</wp14:pctHeight>
                  </wp14:sizeRelV>
                </wp:anchor>
              </w:drawing>
            </w:r>
          </w:p>
        </w:tc>
      </w:tr>
      <w:tr w:rsidR="00F8384A" w:rsidRPr="00975609" w14:paraId="1D0F3E75" w14:textId="77777777" w:rsidTr="00263EAF">
        <w:trPr>
          <w:cantSplit/>
          <w:trHeight w:hRule="exact" w:val="4817"/>
        </w:trPr>
        <w:tc>
          <w:tcPr>
            <w:tcW w:w="8641" w:type="dxa"/>
            <w:gridSpan w:val="2"/>
          </w:tcPr>
          <w:tbl>
            <w:tblPr>
              <w:tblStyle w:val="TableGrid"/>
              <w:tblW w:w="8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8641"/>
            </w:tblGrid>
            <w:tr w:rsidR="00D306A1" w:rsidRPr="00975609" w14:paraId="680F2C7A" w14:textId="77777777" w:rsidTr="00263EAF">
              <w:trPr>
                <w:trHeight w:hRule="exact" w:val="261"/>
              </w:trPr>
              <w:tc>
                <w:tcPr>
                  <w:tcW w:w="8263" w:type="dxa"/>
                </w:tcPr>
                <w:p w14:paraId="3CA6DA3D" w14:textId="77777777" w:rsidR="00D306A1" w:rsidRPr="00975609" w:rsidRDefault="00D306A1" w:rsidP="00F568BA"/>
              </w:tc>
            </w:tr>
            <w:tr w:rsidR="00D306A1" w:rsidRPr="00975609" w14:paraId="5143CC03" w14:textId="77777777" w:rsidTr="00263EAF">
              <w:tc>
                <w:tcPr>
                  <w:tcW w:w="8263" w:type="dxa"/>
                </w:tcPr>
                <w:p w14:paraId="292A27C0" w14:textId="2AE1A966" w:rsidR="00113B61" w:rsidRPr="00975609" w:rsidRDefault="00731FFD" w:rsidP="00B67D33">
                  <w:pPr>
                    <w:pStyle w:val="Rapporttitel"/>
                  </w:pPr>
                  <w:bookmarkStart w:id="0" w:name="project_txt_01" w:colFirst="0" w:colLast="0"/>
                  <w:r w:rsidRPr="00EE3511">
                    <w:t>Schutsluis Weespersluis</w:t>
                  </w:r>
                </w:p>
              </w:tc>
            </w:tr>
            <w:tr w:rsidR="00817B7E" w:rsidRPr="00975609" w14:paraId="7982F45A" w14:textId="77777777" w:rsidTr="00263EAF">
              <w:tc>
                <w:tcPr>
                  <w:tcW w:w="8263" w:type="dxa"/>
                  <w:tcMar>
                    <w:left w:w="40" w:type="dxa"/>
                  </w:tcMar>
                </w:tcPr>
                <w:p w14:paraId="30F67212" w14:textId="589DBC71" w:rsidR="00817B7E" w:rsidRPr="00975609" w:rsidRDefault="00EC5BD3" w:rsidP="002515E9">
                  <w:pPr>
                    <w:pStyle w:val="Rapportsubtitel"/>
                  </w:pPr>
                  <w:bookmarkStart w:id="1" w:name="document_tmt_03" w:colFirst="0" w:colLast="0"/>
                  <w:bookmarkEnd w:id="0"/>
                  <w:r w:rsidRPr="00EE3511">
                    <w:t>Inschrijvingsleidraad</w:t>
                  </w:r>
                </w:p>
              </w:tc>
            </w:tr>
            <w:bookmarkEnd w:id="1"/>
            <w:tr w:rsidR="00D306A1" w:rsidRPr="00975609" w14:paraId="037F7111" w14:textId="77777777" w:rsidTr="00263EAF">
              <w:trPr>
                <w:trHeight w:hRule="exact" w:val="646"/>
              </w:trPr>
              <w:tc>
                <w:tcPr>
                  <w:tcW w:w="8263" w:type="dxa"/>
                  <w:tcMar>
                    <w:left w:w="40" w:type="dxa"/>
                  </w:tcMar>
                </w:tcPr>
                <w:p w14:paraId="2FE51C67" w14:textId="77777777" w:rsidR="00D306A1" w:rsidRPr="00975609" w:rsidRDefault="00D306A1" w:rsidP="00F568BA"/>
              </w:tc>
            </w:tr>
            <w:tr w:rsidR="00D306A1" w:rsidRPr="00975609" w14:paraId="55502DD1" w14:textId="77777777" w:rsidTr="00263EAF">
              <w:tc>
                <w:tcPr>
                  <w:tcW w:w="8263" w:type="dxa"/>
                  <w:tcMar>
                    <w:left w:w="40" w:type="dxa"/>
                  </w:tcMar>
                </w:tcPr>
                <w:p w14:paraId="4B213DE4" w14:textId="2507B7D6" w:rsidR="00D306A1" w:rsidRPr="00975609" w:rsidRDefault="00EC5BD3" w:rsidP="00A47355">
                  <w:pPr>
                    <w:pStyle w:val="Rapportopdrachtgever"/>
                    <w:rPr>
                      <w:sz w:val="24"/>
                    </w:rPr>
                  </w:pPr>
                  <w:bookmarkStart w:id="2" w:name="opdrachtgever_tmt_02" w:colFirst="0" w:colLast="0"/>
                  <w:r w:rsidRPr="00EE3511">
                    <w:rPr>
                      <w:sz w:val="24"/>
                    </w:rPr>
                    <w:t>GEM Bloemendalerpolder CV</w:t>
                  </w:r>
                </w:p>
              </w:tc>
            </w:tr>
            <w:bookmarkEnd w:id="2"/>
            <w:tr w:rsidR="00D306A1" w:rsidRPr="00975609" w14:paraId="49A17AEB" w14:textId="77777777" w:rsidTr="00263EAF">
              <w:trPr>
                <w:trHeight w:hRule="exact" w:val="227"/>
              </w:trPr>
              <w:tc>
                <w:tcPr>
                  <w:tcW w:w="8263" w:type="dxa"/>
                  <w:tcMar>
                    <w:left w:w="40" w:type="dxa"/>
                  </w:tcMar>
                </w:tcPr>
                <w:p w14:paraId="7FFA8A88" w14:textId="77777777" w:rsidR="00D306A1" w:rsidRPr="00975609" w:rsidRDefault="00D306A1" w:rsidP="007C476B">
                  <w:pPr>
                    <w:pStyle w:val="Rapporttitel"/>
                  </w:pPr>
                </w:p>
              </w:tc>
            </w:tr>
            <w:tr w:rsidR="00D306A1" w:rsidRPr="00975609" w14:paraId="294DF2EA" w14:textId="77777777" w:rsidTr="00263EAF">
              <w:tc>
                <w:tcPr>
                  <w:tcW w:w="8263" w:type="dxa"/>
                  <w:tcMar>
                    <w:left w:w="45" w:type="dxa"/>
                  </w:tcMar>
                </w:tcPr>
                <w:p w14:paraId="52F5586B" w14:textId="10C901D2" w:rsidR="00D306A1" w:rsidRPr="00975609" w:rsidRDefault="00C5765B" w:rsidP="00A47355">
                  <w:pPr>
                    <w:pStyle w:val="Rapportopdrachtgever"/>
                    <w:rPr>
                      <w:rFonts w:ascii="Segoe UI" w:hAnsi="Segoe UI" w:cs="Segoe UI"/>
                      <w:sz w:val="18"/>
                      <w:szCs w:val="18"/>
                    </w:rPr>
                  </w:pPr>
                  <w:bookmarkStart w:id="3" w:name="datum_dtm_15" w:colFirst="0" w:colLast="0"/>
                  <w:r>
                    <w:rPr>
                      <w:rFonts w:ascii="Segoe UI" w:hAnsi="Segoe UI" w:cs="Segoe UI"/>
                      <w:sz w:val="18"/>
                      <w:szCs w:val="18"/>
                    </w:rPr>
                    <w:t>24 november 2025</w:t>
                  </w:r>
                </w:p>
              </w:tc>
            </w:tr>
            <w:bookmarkEnd w:id="3"/>
          </w:tbl>
          <w:p w14:paraId="2E6CC005" w14:textId="77777777" w:rsidR="00F8384A" w:rsidRPr="00975609" w:rsidRDefault="00F8384A" w:rsidP="009F2C44"/>
        </w:tc>
      </w:tr>
      <w:tr w:rsidR="002A2719" w:rsidRPr="00975609" w14:paraId="4A92D378" w14:textId="77777777" w:rsidTr="00263EAF">
        <w:trPr>
          <w:trHeight w:hRule="exact" w:val="2324"/>
        </w:trPr>
        <w:tc>
          <w:tcPr>
            <w:tcW w:w="8641" w:type="dxa"/>
            <w:gridSpan w:val="2"/>
          </w:tcPr>
          <w:p w14:paraId="6CDBE2A5" w14:textId="77777777" w:rsidR="002A2719" w:rsidRPr="00975609" w:rsidRDefault="002A2719" w:rsidP="00683572"/>
        </w:tc>
      </w:tr>
      <w:tr w:rsidR="00731FFD" w:rsidRPr="00975609" w14:paraId="56254A6E" w14:textId="77777777" w:rsidTr="00263EAF">
        <w:tc>
          <w:tcPr>
            <w:tcW w:w="1710" w:type="dxa"/>
          </w:tcPr>
          <w:p w14:paraId="7DC7826C" w14:textId="77777777" w:rsidR="00731FFD" w:rsidRPr="00975609" w:rsidRDefault="00731FFD" w:rsidP="00731FFD">
            <w:pPr>
              <w:rPr>
                <w:rFonts w:ascii="Segoe UI Semibold" w:hAnsi="Segoe UI Semibold"/>
                <w:noProof/>
                <w:color w:val="005D76"/>
                <w:sz w:val="13"/>
                <w:szCs w:val="13"/>
              </w:rPr>
            </w:pPr>
            <w:bookmarkStart w:id="4" w:name="project_txt_01_01_ref" w:colFirst="1" w:colLast="1"/>
            <w:bookmarkStart w:id="5" w:name="projectnaam_lbl" w:colFirst="0" w:colLast="0"/>
            <w:r w:rsidRPr="00975609">
              <w:rPr>
                <w:rFonts w:ascii="Segoe UI Semibold" w:hAnsi="Segoe UI Semibold"/>
                <w:noProof/>
                <w:color w:val="005D76"/>
                <w:sz w:val="13"/>
                <w:szCs w:val="13"/>
              </w:rPr>
              <w:t>Project</w:t>
            </w:r>
          </w:p>
        </w:tc>
        <w:tc>
          <w:tcPr>
            <w:tcW w:w="6931" w:type="dxa"/>
          </w:tcPr>
          <w:p w14:paraId="69E375A6" w14:textId="2AD9FDDF" w:rsidR="00731FFD" w:rsidRPr="00975609" w:rsidRDefault="0087618D" w:rsidP="00731FFD">
            <w:pPr>
              <w:rPr>
                <w:rFonts w:cs="Segoe UI"/>
                <w:noProof/>
                <w:color w:val="005D76"/>
                <w:szCs w:val="18"/>
              </w:rPr>
            </w:pPr>
            <w:r>
              <w:rPr>
                <w:rFonts w:cs="Segoe UI"/>
                <w:noProof/>
                <w:color w:val="005D76"/>
                <w:szCs w:val="18"/>
              </w:rPr>
              <w:t>Schutsluis Weespersluis</w:t>
            </w:r>
          </w:p>
        </w:tc>
      </w:tr>
      <w:tr w:rsidR="00731FFD" w:rsidRPr="00975609" w14:paraId="376B34C3" w14:textId="77777777" w:rsidTr="00263EAF">
        <w:tc>
          <w:tcPr>
            <w:tcW w:w="1710" w:type="dxa"/>
          </w:tcPr>
          <w:p w14:paraId="6FA531BA" w14:textId="77777777" w:rsidR="00731FFD" w:rsidRPr="00975609" w:rsidRDefault="00731FFD" w:rsidP="00731FFD">
            <w:pPr>
              <w:rPr>
                <w:rFonts w:ascii="Segoe UI Semibold" w:hAnsi="Segoe UI Semibold"/>
                <w:noProof/>
                <w:color w:val="005D76"/>
                <w:sz w:val="13"/>
                <w:szCs w:val="13"/>
              </w:rPr>
            </w:pPr>
            <w:bookmarkStart w:id="6" w:name="opdrachtgever_lbl" w:colFirst="0" w:colLast="0"/>
            <w:bookmarkStart w:id="7" w:name="opdrachtgever_tmt_02_01_ref" w:colFirst="1" w:colLast="1"/>
            <w:bookmarkEnd w:id="4"/>
            <w:bookmarkEnd w:id="5"/>
            <w:r w:rsidRPr="00975609">
              <w:rPr>
                <w:rFonts w:ascii="Segoe UI Semibold" w:hAnsi="Segoe UI Semibold"/>
                <w:noProof/>
                <w:color w:val="005D76"/>
                <w:sz w:val="13"/>
                <w:szCs w:val="13"/>
              </w:rPr>
              <w:t>Opdrachtgever</w:t>
            </w:r>
          </w:p>
        </w:tc>
        <w:tc>
          <w:tcPr>
            <w:tcW w:w="6931" w:type="dxa"/>
          </w:tcPr>
          <w:p w14:paraId="2F71AF9F" w14:textId="6A802F72" w:rsidR="00731FFD" w:rsidRPr="00975609" w:rsidRDefault="0087618D" w:rsidP="00731FFD">
            <w:pPr>
              <w:rPr>
                <w:rFonts w:cs="Segoe UI"/>
                <w:noProof/>
                <w:color w:val="005D76"/>
                <w:szCs w:val="18"/>
              </w:rPr>
            </w:pPr>
            <w:r>
              <w:rPr>
                <w:rFonts w:cs="Segoe UI"/>
                <w:noProof/>
                <w:color w:val="005D76"/>
                <w:szCs w:val="18"/>
              </w:rPr>
              <w:t>GEM Bloemendalerpolder CV</w:t>
            </w:r>
          </w:p>
        </w:tc>
      </w:tr>
      <w:bookmarkEnd w:id="6"/>
      <w:bookmarkEnd w:id="7"/>
      <w:tr w:rsidR="00731FFD" w:rsidRPr="00975609" w14:paraId="23924E93" w14:textId="77777777" w:rsidTr="00263EAF">
        <w:tc>
          <w:tcPr>
            <w:tcW w:w="1710" w:type="dxa"/>
          </w:tcPr>
          <w:p w14:paraId="26D3FA0D" w14:textId="77777777" w:rsidR="00731FFD" w:rsidRPr="00975609" w:rsidRDefault="00731FFD" w:rsidP="00731FFD">
            <w:pPr>
              <w:rPr>
                <w:rFonts w:ascii="Segoe UI Semibold" w:hAnsi="Segoe UI Semibold"/>
                <w:noProof/>
                <w:color w:val="005D76"/>
                <w:sz w:val="13"/>
                <w:szCs w:val="13"/>
              </w:rPr>
            </w:pPr>
          </w:p>
        </w:tc>
        <w:tc>
          <w:tcPr>
            <w:tcW w:w="6931" w:type="dxa"/>
          </w:tcPr>
          <w:p w14:paraId="2D2C9D11" w14:textId="77777777" w:rsidR="00731FFD" w:rsidRPr="00975609" w:rsidRDefault="00731FFD" w:rsidP="00731FFD">
            <w:pPr>
              <w:rPr>
                <w:rFonts w:cs="Segoe UI"/>
                <w:noProof/>
                <w:color w:val="005D76"/>
                <w:szCs w:val="18"/>
              </w:rPr>
            </w:pPr>
          </w:p>
        </w:tc>
      </w:tr>
      <w:tr w:rsidR="00731FFD" w:rsidRPr="00975609" w14:paraId="0AFCDEE2" w14:textId="77777777" w:rsidTr="00263EAF">
        <w:tc>
          <w:tcPr>
            <w:tcW w:w="1710" w:type="dxa"/>
          </w:tcPr>
          <w:p w14:paraId="3EDD1620" w14:textId="77777777" w:rsidR="00731FFD" w:rsidRPr="00975609" w:rsidRDefault="00731FFD" w:rsidP="00731FFD">
            <w:pPr>
              <w:rPr>
                <w:rFonts w:ascii="Segoe UI Semibold" w:hAnsi="Segoe UI Semibold"/>
                <w:noProof/>
                <w:color w:val="005D76"/>
                <w:sz w:val="13"/>
                <w:szCs w:val="13"/>
              </w:rPr>
            </w:pPr>
          </w:p>
        </w:tc>
        <w:tc>
          <w:tcPr>
            <w:tcW w:w="6931" w:type="dxa"/>
          </w:tcPr>
          <w:p w14:paraId="42A6905C" w14:textId="77777777" w:rsidR="00731FFD" w:rsidRPr="00975609" w:rsidRDefault="00731FFD" w:rsidP="00731FFD">
            <w:pPr>
              <w:rPr>
                <w:rFonts w:cs="Segoe UI"/>
                <w:noProof/>
                <w:color w:val="005D76"/>
                <w:szCs w:val="18"/>
              </w:rPr>
            </w:pPr>
          </w:p>
        </w:tc>
      </w:tr>
      <w:tr w:rsidR="00731FFD" w:rsidRPr="00975609" w14:paraId="4E4E1CC1" w14:textId="77777777" w:rsidTr="00263EAF">
        <w:tc>
          <w:tcPr>
            <w:tcW w:w="1710" w:type="dxa"/>
          </w:tcPr>
          <w:p w14:paraId="21FF4631" w14:textId="77777777" w:rsidR="00731FFD" w:rsidRPr="00975609" w:rsidRDefault="00731FFD" w:rsidP="00731FFD">
            <w:pPr>
              <w:rPr>
                <w:rFonts w:ascii="Segoe UI Semibold" w:hAnsi="Segoe UI Semibold"/>
                <w:noProof/>
                <w:color w:val="005D76"/>
                <w:sz w:val="13"/>
                <w:szCs w:val="13"/>
              </w:rPr>
            </w:pPr>
            <w:bookmarkStart w:id="8" w:name="documenttitel_lbl" w:colFirst="0" w:colLast="0"/>
            <w:bookmarkStart w:id="9" w:name="document_tmt_03_01_ref" w:colFirst="1" w:colLast="1"/>
            <w:r w:rsidRPr="00975609">
              <w:rPr>
                <w:rFonts w:ascii="Segoe UI Semibold" w:hAnsi="Segoe UI Semibold"/>
                <w:noProof/>
                <w:color w:val="005D76"/>
                <w:sz w:val="13"/>
                <w:szCs w:val="13"/>
              </w:rPr>
              <w:t>Document</w:t>
            </w:r>
          </w:p>
        </w:tc>
        <w:tc>
          <w:tcPr>
            <w:tcW w:w="6931" w:type="dxa"/>
          </w:tcPr>
          <w:p w14:paraId="59348138" w14:textId="1628AD0F" w:rsidR="00731FFD" w:rsidRPr="00975609" w:rsidRDefault="0087618D" w:rsidP="00731FFD">
            <w:pPr>
              <w:rPr>
                <w:rFonts w:cs="Segoe UI"/>
                <w:noProof/>
                <w:color w:val="005D76"/>
                <w:szCs w:val="18"/>
              </w:rPr>
            </w:pPr>
            <w:r>
              <w:rPr>
                <w:rFonts w:cs="Segoe UI"/>
                <w:noProof/>
                <w:color w:val="005D76"/>
                <w:szCs w:val="18"/>
              </w:rPr>
              <w:t>Inschrijvingsleidraad</w:t>
            </w:r>
          </w:p>
        </w:tc>
      </w:tr>
      <w:tr w:rsidR="00731FFD" w:rsidRPr="00975609" w14:paraId="43F00FC7" w14:textId="77777777" w:rsidTr="00263EAF">
        <w:tc>
          <w:tcPr>
            <w:tcW w:w="1710" w:type="dxa"/>
          </w:tcPr>
          <w:p w14:paraId="25B20908" w14:textId="77777777" w:rsidR="00731FFD" w:rsidRPr="00975609" w:rsidRDefault="00731FFD" w:rsidP="00731FFD">
            <w:pPr>
              <w:rPr>
                <w:rFonts w:ascii="Segoe UI Semibold" w:hAnsi="Segoe UI Semibold"/>
                <w:noProof/>
                <w:color w:val="005D76"/>
                <w:sz w:val="13"/>
                <w:szCs w:val="13"/>
              </w:rPr>
            </w:pPr>
            <w:bookmarkStart w:id="10" w:name="status_lbl" w:colFirst="0" w:colLast="0"/>
            <w:bookmarkStart w:id="11" w:name="statusenversie_usr" w:colFirst="1" w:colLast="1"/>
            <w:bookmarkEnd w:id="8"/>
            <w:bookmarkEnd w:id="9"/>
            <w:r w:rsidRPr="00975609">
              <w:rPr>
                <w:rFonts w:ascii="Segoe UI Semibold" w:hAnsi="Segoe UI Semibold"/>
                <w:noProof/>
                <w:color w:val="005D76"/>
                <w:sz w:val="13"/>
                <w:szCs w:val="13"/>
              </w:rPr>
              <w:t>Status</w:t>
            </w:r>
          </w:p>
        </w:tc>
        <w:tc>
          <w:tcPr>
            <w:tcW w:w="6931" w:type="dxa"/>
          </w:tcPr>
          <w:p w14:paraId="3A11477B" w14:textId="547BB448" w:rsidR="00731FFD" w:rsidRPr="00975609" w:rsidRDefault="00731FFD" w:rsidP="00731FFD">
            <w:pPr>
              <w:rPr>
                <w:rFonts w:cs="Segoe UI"/>
                <w:noProof/>
                <w:color w:val="005D76"/>
                <w:szCs w:val="18"/>
              </w:rPr>
            </w:pPr>
            <w:r w:rsidRPr="00EE3511">
              <w:rPr>
                <w:rFonts w:cs="Segoe UI"/>
                <w:noProof/>
                <w:color w:val="005D76"/>
                <w:szCs w:val="18"/>
              </w:rPr>
              <w:t>Definitief</w:t>
            </w:r>
          </w:p>
        </w:tc>
      </w:tr>
      <w:tr w:rsidR="00731FFD" w:rsidRPr="00975609" w14:paraId="73A8A327" w14:textId="77777777" w:rsidTr="00263EAF">
        <w:tc>
          <w:tcPr>
            <w:tcW w:w="1710" w:type="dxa"/>
          </w:tcPr>
          <w:p w14:paraId="6B9A13D1" w14:textId="77777777" w:rsidR="00731FFD" w:rsidRPr="00975609" w:rsidRDefault="00731FFD" w:rsidP="00731FFD">
            <w:pPr>
              <w:rPr>
                <w:rFonts w:ascii="Segoe UI Semibold" w:hAnsi="Segoe UI Semibold"/>
                <w:noProof/>
                <w:color w:val="005D76"/>
                <w:sz w:val="13"/>
                <w:szCs w:val="13"/>
              </w:rPr>
            </w:pPr>
            <w:bookmarkStart w:id="12" w:name="datum_lbl" w:colFirst="0" w:colLast="0"/>
            <w:bookmarkStart w:id="13" w:name="datum_dtm_15_01_ref" w:colFirst="1" w:colLast="1"/>
            <w:bookmarkEnd w:id="10"/>
            <w:bookmarkEnd w:id="11"/>
            <w:r w:rsidRPr="00975609">
              <w:rPr>
                <w:rFonts w:ascii="Segoe UI Semibold" w:hAnsi="Segoe UI Semibold"/>
                <w:noProof/>
                <w:color w:val="005D76"/>
                <w:sz w:val="13"/>
                <w:szCs w:val="13"/>
              </w:rPr>
              <w:t>Datum</w:t>
            </w:r>
          </w:p>
        </w:tc>
        <w:tc>
          <w:tcPr>
            <w:tcW w:w="6931" w:type="dxa"/>
          </w:tcPr>
          <w:p w14:paraId="10F7208E" w14:textId="66481A18" w:rsidR="00731FFD" w:rsidRPr="00975609" w:rsidRDefault="00C5765B" w:rsidP="00731FFD">
            <w:pPr>
              <w:rPr>
                <w:rFonts w:cs="Segoe UI"/>
                <w:noProof/>
                <w:color w:val="005D76"/>
                <w:szCs w:val="18"/>
              </w:rPr>
            </w:pPr>
            <w:r>
              <w:rPr>
                <w:rFonts w:cs="Segoe UI"/>
                <w:noProof/>
                <w:color w:val="005D76"/>
                <w:szCs w:val="18"/>
              </w:rPr>
              <w:t>24 november 2025</w:t>
            </w:r>
          </w:p>
        </w:tc>
      </w:tr>
      <w:tr w:rsidR="00731FFD" w:rsidRPr="00975609" w14:paraId="4404588E" w14:textId="77777777" w:rsidTr="00263EAF">
        <w:tc>
          <w:tcPr>
            <w:tcW w:w="1710" w:type="dxa"/>
          </w:tcPr>
          <w:p w14:paraId="2787F885" w14:textId="77777777" w:rsidR="00731FFD" w:rsidRPr="00975609" w:rsidRDefault="00731FFD" w:rsidP="00731FFD">
            <w:pPr>
              <w:rPr>
                <w:rFonts w:ascii="Segoe UI Semibold" w:hAnsi="Segoe UI Semibold"/>
                <w:noProof/>
                <w:color w:val="005D76"/>
                <w:sz w:val="13"/>
                <w:szCs w:val="13"/>
              </w:rPr>
            </w:pPr>
            <w:bookmarkStart w:id="14" w:name="referentie_lbl" w:colFirst="0" w:colLast="0"/>
            <w:bookmarkStart w:id="15" w:name="referentie_usr" w:colFirst="1" w:colLast="1"/>
            <w:bookmarkEnd w:id="12"/>
            <w:bookmarkEnd w:id="13"/>
            <w:r w:rsidRPr="00975609">
              <w:rPr>
                <w:rFonts w:ascii="Segoe UI Semibold" w:hAnsi="Segoe UI Semibold"/>
                <w:noProof/>
                <w:color w:val="005D76"/>
                <w:sz w:val="13"/>
                <w:szCs w:val="13"/>
              </w:rPr>
              <w:t>Referentie</w:t>
            </w:r>
          </w:p>
        </w:tc>
        <w:tc>
          <w:tcPr>
            <w:tcW w:w="6931" w:type="dxa"/>
          </w:tcPr>
          <w:p w14:paraId="2655C8C8" w14:textId="02F61FD8" w:rsidR="00731FFD" w:rsidRPr="00975609" w:rsidRDefault="00731FFD" w:rsidP="00731FFD">
            <w:pPr>
              <w:rPr>
                <w:rFonts w:cs="Segoe UI"/>
                <w:noProof/>
                <w:color w:val="005D76"/>
                <w:szCs w:val="18"/>
              </w:rPr>
            </w:pPr>
            <w:r w:rsidRPr="00EE3511">
              <w:rPr>
                <w:rFonts w:cs="Segoe UI"/>
                <w:noProof/>
                <w:color w:val="005D76"/>
                <w:szCs w:val="18"/>
              </w:rPr>
              <w:t>137290/25-017.109</w:t>
            </w:r>
          </w:p>
        </w:tc>
      </w:tr>
      <w:bookmarkEnd w:id="14"/>
      <w:bookmarkEnd w:id="15"/>
      <w:tr w:rsidR="00731FFD" w:rsidRPr="00975609" w14:paraId="3E99EC3A" w14:textId="77777777" w:rsidTr="00263EAF">
        <w:tc>
          <w:tcPr>
            <w:tcW w:w="1710" w:type="dxa"/>
          </w:tcPr>
          <w:p w14:paraId="75C60664" w14:textId="77777777" w:rsidR="00731FFD" w:rsidRPr="00975609" w:rsidRDefault="00731FFD" w:rsidP="00731FFD">
            <w:pPr>
              <w:rPr>
                <w:rFonts w:ascii="Segoe UI Semibold" w:hAnsi="Segoe UI Semibold"/>
                <w:noProof/>
                <w:color w:val="005D76"/>
                <w:sz w:val="13"/>
                <w:szCs w:val="13"/>
              </w:rPr>
            </w:pPr>
          </w:p>
        </w:tc>
        <w:tc>
          <w:tcPr>
            <w:tcW w:w="6931" w:type="dxa"/>
          </w:tcPr>
          <w:p w14:paraId="48F01D1E" w14:textId="77777777" w:rsidR="00731FFD" w:rsidRPr="00975609" w:rsidRDefault="00731FFD" w:rsidP="00731FFD">
            <w:pPr>
              <w:rPr>
                <w:rFonts w:cs="Segoe UI"/>
                <w:noProof/>
                <w:color w:val="005D76"/>
                <w:szCs w:val="18"/>
              </w:rPr>
            </w:pPr>
          </w:p>
        </w:tc>
      </w:tr>
      <w:tr w:rsidR="00731FFD" w:rsidRPr="00975609" w14:paraId="000D28AF" w14:textId="77777777" w:rsidTr="00263EAF">
        <w:tc>
          <w:tcPr>
            <w:tcW w:w="1710" w:type="dxa"/>
          </w:tcPr>
          <w:p w14:paraId="32084F3A" w14:textId="77777777" w:rsidR="00731FFD" w:rsidRPr="00975609" w:rsidRDefault="00731FFD" w:rsidP="00731FFD">
            <w:pPr>
              <w:rPr>
                <w:rFonts w:ascii="Segoe UI Semibold" w:hAnsi="Segoe UI Semibold"/>
                <w:noProof/>
                <w:color w:val="005D76"/>
                <w:sz w:val="13"/>
                <w:szCs w:val="13"/>
              </w:rPr>
            </w:pPr>
          </w:p>
        </w:tc>
        <w:tc>
          <w:tcPr>
            <w:tcW w:w="6931" w:type="dxa"/>
          </w:tcPr>
          <w:p w14:paraId="03D43BF7" w14:textId="77777777" w:rsidR="00731FFD" w:rsidRPr="00975609" w:rsidRDefault="00731FFD" w:rsidP="00731FFD">
            <w:pPr>
              <w:rPr>
                <w:rFonts w:cs="Segoe UI"/>
                <w:noProof/>
                <w:color w:val="005D76"/>
                <w:szCs w:val="18"/>
              </w:rPr>
            </w:pPr>
          </w:p>
        </w:tc>
      </w:tr>
      <w:tr w:rsidR="00731FFD" w:rsidRPr="00975609" w14:paraId="02CDC6FC" w14:textId="77777777" w:rsidTr="00263EAF">
        <w:tc>
          <w:tcPr>
            <w:tcW w:w="1710" w:type="dxa"/>
          </w:tcPr>
          <w:p w14:paraId="13DE6CA9" w14:textId="77777777" w:rsidR="00731FFD" w:rsidRPr="00975609" w:rsidRDefault="00731FFD" w:rsidP="00731FFD">
            <w:pPr>
              <w:rPr>
                <w:rFonts w:ascii="Segoe UI Semibold" w:hAnsi="Segoe UI Semibold"/>
                <w:noProof/>
                <w:color w:val="005D76"/>
                <w:sz w:val="13"/>
                <w:szCs w:val="13"/>
              </w:rPr>
            </w:pPr>
            <w:bookmarkStart w:id="16" w:name="projectcode_txt_10" w:colFirst="1" w:colLast="1"/>
            <w:bookmarkStart w:id="17" w:name="projectcode_lbl" w:colFirst="0" w:colLast="0"/>
            <w:r w:rsidRPr="00975609">
              <w:rPr>
                <w:rFonts w:ascii="Segoe UI Semibold" w:hAnsi="Segoe UI Semibold"/>
                <w:noProof/>
                <w:color w:val="005D76"/>
                <w:sz w:val="13"/>
                <w:szCs w:val="13"/>
              </w:rPr>
              <w:t>Projectcode</w:t>
            </w:r>
          </w:p>
        </w:tc>
        <w:tc>
          <w:tcPr>
            <w:tcW w:w="6931" w:type="dxa"/>
          </w:tcPr>
          <w:p w14:paraId="56FB53E1" w14:textId="568A9ED1" w:rsidR="00731FFD" w:rsidRPr="00975609" w:rsidRDefault="00731FFD" w:rsidP="00731FFD">
            <w:pPr>
              <w:rPr>
                <w:rFonts w:cs="Segoe UI"/>
                <w:noProof/>
                <w:color w:val="005D76"/>
                <w:szCs w:val="18"/>
              </w:rPr>
            </w:pPr>
            <w:r w:rsidRPr="00EE3511">
              <w:rPr>
                <w:rFonts w:cs="Segoe UI"/>
                <w:noProof/>
                <w:color w:val="005D76"/>
                <w:szCs w:val="18"/>
              </w:rPr>
              <w:t>137290</w:t>
            </w:r>
          </w:p>
        </w:tc>
      </w:tr>
      <w:tr w:rsidR="00731FFD" w:rsidRPr="00975609" w14:paraId="2CDF2E01" w14:textId="77777777" w:rsidTr="00263EAF">
        <w:tc>
          <w:tcPr>
            <w:tcW w:w="1710" w:type="dxa"/>
          </w:tcPr>
          <w:p w14:paraId="2B57768F" w14:textId="77777777" w:rsidR="00731FFD" w:rsidRPr="00975609" w:rsidRDefault="00731FFD" w:rsidP="00731FFD">
            <w:pPr>
              <w:rPr>
                <w:rFonts w:ascii="Segoe UI Semibold" w:hAnsi="Segoe UI Semibold"/>
                <w:noProof/>
                <w:color w:val="005D76"/>
                <w:sz w:val="13"/>
                <w:szCs w:val="13"/>
              </w:rPr>
            </w:pPr>
            <w:bookmarkStart w:id="18" w:name="projectleider_lbl" w:colFirst="0" w:colLast="0"/>
            <w:bookmarkStart w:id="19" w:name="projectleider_txt_13" w:colFirst="1" w:colLast="1"/>
            <w:bookmarkEnd w:id="16"/>
            <w:bookmarkEnd w:id="17"/>
            <w:r w:rsidRPr="00975609">
              <w:rPr>
                <w:rFonts w:ascii="Segoe UI Semibold" w:hAnsi="Segoe UI Semibold"/>
                <w:noProof/>
                <w:color w:val="005D76"/>
                <w:sz w:val="13"/>
                <w:szCs w:val="13"/>
              </w:rPr>
              <w:t>Projectleider</w:t>
            </w:r>
          </w:p>
        </w:tc>
        <w:tc>
          <w:tcPr>
            <w:tcW w:w="6931" w:type="dxa"/>
          </w:tcPr>
          <w:p w14:paraId="556C0A97" w14:textId="36194699" w:rsidR="00731FFD" w:rsidRPr="00975609" w:rsidRDefault="00731FFD" w:rsidP="00731FFD">
            <w:pPr>
              <w:rPr>
                <w:rFonts w:cs="Segoe UI"/>
                <w:noProof/>
                <w:color w:val="005D76"/>
                <w:szCs w:val="18"/>
              </w:rPr>
            </w:pPr>
            <w:r w:rsidRPr="00EE3511">
              <w:rPr>
                <w:rFonts w:cs="Segoe UI"/>
                <w:noProof/>
                <w:color w:val="005D76"/>
                <w:szCs w:val="18"/>
              </w:rPr>
              <w:t>Ir. H.J. Radix</w:t>
            </w:r>
          </w:p>
        </w:tc>
      </w:tr>
      <w:tr w:rsidR="00731FFD" w:rsidRPr="00975609" w14:paraId="7D8639EA" w14:textId="77777777" w:rsidTr="00263EAF">
        <w:tc>
          <w:tcPr>
            <w:tcW w:w="1710" w:type="dxa"/>
          </w:tcPr>
          <w:p w14:paraId="08F4AC77" w14:textId="77777777" w:rsidR="00731FFD" w:rsidRPr="00975609" w:rsidRDefault="00731FFD" w:rsidP="00731FFD">
            <w:pPr>
              <w:rPr>
                <w:rFonts w:ascii="Segoe UI Semibold" w:hAnsi="Segoe UI Semibold"/>
                <w:noProof/>
                <w:color w:val="005D76"/>
                <w:sz w:val="13"/>
                <w:szCs w:val="13"/>
              </w:rPr>
            </w:pPr>
            <w:bookmarkStart w:id="20" w:name="projectdir_lbl" w:colFirst="0" w:colLast="0"/>
            <w:bookmarkStart w:id="21" w:name="projectdir_txt_14" w:colFirst="1" w:colLast="1"/>
            <w:bookmarkEnd w:id="18"/>
            <w:bookmarkEnd w:id="19"/>
            <w:r w:rsidRPr="00975609">
              <w:rPr>
                <w:rFonts w:ascii="Segoe UI Semibold" w:hAnsi="Segoe UI Semibold"/>
                <w:noProof/>
                <w:color w:val="005D76"/>
                <w:sz w:val="13"/>
                <w:szCs w:val="13"/>
              </w:rPr>
              <w:t>Projectdirecteur</w:t>
            </w:r>
          </w:p>
        </w:tc>
        <w:tc>
          <w:tcPr>
            <w:tcW w:w="6931" w:type="dxa"/>
          </w:tcPr>
          <w:p w14:paraId="2D890B60" w14:textId="212C98EE" w:rsidR="00731FFD" w:rsidRPr="00975609" w:rsidRDefault="00731FFD" w:rsidP="00731FFD">
            <w:pPr>
              <w:rPr>
                <w:rFonts w:cs="Segoe UI"/>
                <w:noProof/>
                <w:color w:val="005D76"/>
                <w:szCs w:val="18"/>
              </w:rPr>
            </w:pPr>
            <w:r w:rsidRPr="00EE3511">
              <w:rPr>
                <w:rFonts w:cs="Segoe UI"/>
                <w:noProof/>
                <w:color w:val="005D76"/>
                <w:szCs w:val="18"/>
              </w:rPr>
              <w:t>Ir. N.J. Monster</w:t>
            </w:r>
          </w:p>
        </w:tc>
      </w:tr>
      <w:bookmarkEnd w:id="20"/>
      <w:bookmarkEnd w:id="21"/>
      <w:tr w:rsidR="00731FFD" w:rsidRPr="00975609" w14:paraId="2526990D" w14:textId="77777777" w:rsidTr="00263EAF">
        <w:tc>
          <w:tcPr>
            <w:tcW w:w="1710" w:type="dxa"/>
          </w:tcPr>
          <w:p w14:paraId="2168B042" w14:textId="77777777" w:rsidR="00731FFD" w:rsidRPr="00975609" w:rsidRDefault="00731FFD" w:rsidP="00731FFD">
            <w:pPr>
              <w:rPr>
                <w:rFonts w:ascii="Segoe UI Semibold" w:hAnsi="Segoe UI Semibold"/>
                <w:noProof/>
                <w:color w:val="005D76"/>
                <w:sz w:val="13"/>
                <w:szCs w:val="13"/>
              </w:rPr>
            </w:pPr>
          </w:p>
        </w:tc>
        <w:tc>
          <w:tcPr>
            <w:tcW w:w="6931" w:type="dxa"/>
          </w:tcPr>
          <w:p w14:paraId="483E9D55" w14:textId="77777777" w:rsidR="00731FFD" w:rsidRPr="00975609" w:rsidRDefault="00731FFD" w:rsidP="00731FFD">
            <w:pPr>
              <w:rPr>
                <w:rFonts w:cs="Segoe UI"/>
                <w:noProof/>
                <w:color w:val="005D76"/>
                <w:szCs w:val="18"/>
              </w:rPr>
            </w:pPr>
          </w:p>
        </w:tc>
      </w:tr>
      <w:tr w:rsidR="00731FFD" w:rsidRPr="00975609" w14:paraId="5BD63825" w14:textId="77777777" w:rsidTr="00263EAF">
        <w:tc>
          <w:tcPr>
            <w:tcW w:w="1710" w:type="dxa"/>
          </w:tcPr>
          <w:p w14:paraId="54CA5306" w14:textId="77777777" w:rsidR="00731FFD" w:rsidRPr="00975609" w:rsidRDefault="00731FFD" w:rsidP="00731FFD">
            <w:pPr>
              <w:rPr>
                <w:rFonts w:ascii="Segoe UI Semibold" w:hAnsi="Segoe UI Semibold"/>
                <w:noProof/>
                <w:color w:val="005D76"/>
                <w:sz w:val="13"/>
                <w:szCs w:val="13"/>
              </w:rPr>
            </w:pPr>
          </w:p>
        </w:tc>
        <w:tc>
          <w:tcPr>
            <w:tcW w:w="6931" w:type="dxa"/>
          </w:tcPr>
          <w:p w14:paraId="70DFFC12" w14:textId="77777777" w:rsidR="00731FFD" w:rsidRPr="00975609" w:rsidRDefault="00731FFD" w:rsidP="00731FFD">
            <w:pPr>
              <w:rPr>
                <w:rFonts w:cs="Segoe UI"/>
                <w:noProof/>
                <w:color w:val="005D76"/>
                <w:szCs w:val="18"/>
              </w:rPr>
            </w:pPr>
          </w:p>
        </w:tc>
      </w:tr>
      <w:tr w:rsidR="00731FFD" w:rsidRPr="00975609" w14:paraId="6D05BD5B" w14:textId="77777777" w:rsidTr="00263EAF">
        <w:tc>
          <w:tcPr>
            <w:tcW w:w="1710" w:type="dxa"/>
          </w:tcPr>
          <w:p w14:paraId="4434DC27" w14:textId="77777777" w:rsidR="00731FFD" w:rsidRPr="00975609" w:rsidRDefault="00731FFD" w:rsidP="00731FFD">
            <w:pPr>
              <w:rPr>
                <w:rFonts w:ascii="Segoe UI Semibold" w:hAnsi="Segoe UI Semibold"/>
                <w:noProof/>
                <w:color w:val="005D76"/>
                <w:sz w:val="13"/>
                <w:szCs w:val="13"/>
              </w:rPr>
            </w:pPr>
            <w:bookmarkStart w:id="22" w:name="auteurs_lbl" w:colFirst="0" w:colLast="0"/>
            <w:bookmarkStart w:id="23" w:name="auteurs_tmt_16" w:colFirst="1" w:colLast="1"/>
            <w:r w:rsidRPr="00975609">
              <w:rPr>
                <w:rFonts w:ascii="Segoe UI Semibold" w:hAnsi="Segoe UI Semibold"/>
                <w:noProof/>
                <w:color w:val="005D76"/>
                <w:sz w:val="13"/>
                <w:szCs w:val="13"/>
              </w:rPr>
              <w:t>Auteur(s)</w:t>
            </w:r>
          </w:p>
        </w:tc>
        <w:tc>
          <w:tcPr>
            <w:tcW w:w="6931" w:type="dxa"/>
          </w:tcPr>
          <w:p w14:paraId="3AEE8F8C" w14:textId="0A6CF9A0" w:rsidR="00731FFD" w:rsidRPr="00975609" w:rsidRDefault="00731FFD" w:rsidP="00731FFD">
            <w:pPr>
              <w:rPr>
                <w:rFonts w:cs="Segoe UI"/>
                <w:noProof/>
                <w:color w:val="005D76"/>
                <w:szCs w:val="18"/>
              </w:rPr>
            </w:pPr>
            <w:r w:rsidRPr="00EE3511">
              <w:rPr>
                <w:rFonts w:cs="Segoe UI"/>
                <w:noProof/>
                <w:color w:val="005D76"/>
                <w:szCs w:val="18"/>
              </w:rPr>
              <w:t>M.J. Mulder MSc</w:t>
            </w:r>
          </w:p>
        </w:tc>
      </w:tr>
      <w:tr w:rsidR="00731FFD" w:rsidRPr="00975609" w14:paraId="30B3BE1E" w14:textId="77777777" w:rsidTr="00263EAF">
        <w:tc>
          <w:tcPr>
            <w:tcW w:w="1710" w:type="dxa"/>
          </w:tcPr>
          <w:p w14:paraId="103E418D" w14:textId="77777777" w:rsidR="00731FFD" w:rsidRPr="00975609" w:rsidRDefault="00731FFD" w:rsidP="00731FFD">
            <w:pPr>
              <w:rPr>
                <w:rFonts w:ascii="Segoe UI Semibold" w:hAnsi="Segoe UI Semibold"/>
                <w:noProof/>
                <w:color w:val="005D76"/>
                <w:sz w:val="13"/>
                <w:szCs w:val="13"/>
              </w:rPr>
            </w:pPr>
            <w:bookmarkStart w:id="24" w:name="gecontroleerddoor_lbl" w:colFirst="0" w:colLast="0"/>
            <w:bookmarkStart w:id="25" w:name="gecontroleerddoor_usr" w:colFirst="1" w:colLast="1"/>
            <w:bookmarkEnd w:id="22"/>
            <w:bookmarkEnd w:id="23"/>
            <w:r w:rsidRPr="00975609">
              <w:rPr>
                <w:rFonts w:ascii="Segoe UI Semibold" w:hAnsi="Segoe UI Semibold"/>
                <w:noProof/>
                <w:color w:val="005D76"/>
                <w:sz w:val="13"/>
                <w:szCs w:val="13"/>
              </w:rPr>
              <w:t>Gecontroleerd door</w:t>
            </w:r>
          </w:p>
        </w:tc>
        <w:tc>
          <w:tcPr>
            <w:tcW w:w="6931" w:type="dxa"/>
          </w:tcPr>
          <w:p w14:paraId="3F656A81" w14:textId="52053113" w:rsidR="00731FFD" w:rsidRPr="00975609" w:rsidRDefault="00731FFD" w:rsidP="00731FFD">
            <w:pPr>
              <w:rPr>
                <w:rFonts w:cs="Segoe UI"/>
                <w:noProof/>
                <w:color w:val="005D76"/>
                <w:szCs w:val="18"/>
              </w:rPr>
            </w:pPr>
            <w:r w:rsidRPr="00EE3511">
              <w:rPr>
                <w:rFonts w:cs="Segoe UI"/>
                <w:noProof/>
                <w:color w:val="005D76"/>
                <w:szCs w:val="18"/>
              </w:rPr>
              <w:t>Ir. J. Pots</w:t>
            </w:r>
          </w:p>
        </w:tc>
      </w:tr>
      <w:tr w:rsidR="00731FFD" w:rsidRPr="00975609" w14:paraId="0E74636A" w14:textId="77777777" w:rsidTr="00263EAF">
        <w:tc>
          <w:tcPr>
            <w:tcW w:w="1710" w:type="dxa"/>
          </w:tcPr>
          <w:p w14:paraId="7A9143E9" w14:textId="77777777" w:rsidR="00731FFD" w:rsidRPr="00975609" w:rsidRDefault="00731FFD" w:rsidP="00731FFD">
            <w:pPr>
              <w:rPr>
                <w:rFonts w:ascii="Segoe UI Semibold" w:hAnsi="Segoe UI Semibold"/>
                <w:noProof/>
                <w:color w:val="005D76"/>
                <w:sz w:val="13"/>
                <w:szCs w:val="13"/>
              </w:rPr>
            </w:pPr>
            <w:bookmarkStart w:id="26" w:name="goedgekeurddoor_lbl" w:colFirst="0" w:colLast="0"/>
            <w:bookmarkStart w:id="27" w:name="goedgekeurddoor_usr" w:colFirst="1" w:colLast="1"/>
            <w:bookmarkEnd w:id="24"/>
            <w:bookmarkEnd w:id="25"/>
            <w:r w:rsidRPr="00975609">
              <w:rPr>
                <w:rFonts w:ascii="Segoe UI Semibold" w:hAnsi="Segoe UI Semibold"/>
                <w:noProof/>
                <w:color w:val="005D76"/>
                <w:sz w:val="13"/>
                <w:szCs w:val="13"/>
              </w:rPr>
              <w:t>Goedgekeurd door</w:t>
            </w:r>
          </w:p>
        </w:tc>
        <w:tc>
          <w:tcPr>
            <w:tcW w:w="6931" w:type="dxa"/>
          </w:tcPr>
          <w:p w14:paraId="31E738A2" w14:textId="115AED3D" w:rsidR="00731FFD" w:rsidRPr="00975609" w:rsidRDefault="00731FFD" w:rsidP="00731FFD">
            <w:pPr>
              <w:rPr>
                <w:rFonts w:cs="Segoe UI"/>
                <w:noProof/>
                <w:color w:val="005D76"/>
                <w:szCs w:val="18"/>
              </w:rPr>
            </w:pPr>
            <w:r w:rsidRPr="00EE3511">
              <w:rPr>
                <w:rFonts w:cs="Segoe UI"/>
                <w:noProof/>
                <w:color w:val="005D76"/>
                <w:szCs w:val="18"/>
              </w:rPr>
              <w:t>Ir. H.J. Radix</w:t>
            </w:r>
          </w:p>
        </w:tc>
      </w:tr>
      <w:bookmarkEnd w:id="26"/>
      <w:bookmarkEnd w:id="27"/>
      <w:tr w:rsidR="00642EB4" w:rsidRPr="00975609" w14:paraId="39F7E579" w14:textId="77777777" w:rsidTr="00263EAF">
        <w:tc>
          <w:tcPr>
            <w:tcW w:w="1710" w:type="dxa"/>
          </w:tcPr>
          <w:p w14:paraId="221694B4" w14:textId="77777777" w:rsidR="00642EB4" w:rsidRPr="00975609" w:rsidRDefault="00642EB4" w:rsidP="00683572">
            <w:pPr>
              <w:rPr>
                <w:rFonts w:ascii="Segoe UI Semibold" w:hAnsi="Segoe UI Semibold"/>
                <w:noProof/>
                <w:color w:val="005D76"/>
                <w:sz w:val="13"/>
                <w:szCs w:val="13"/>
              </w:rPr>
            </w:pPr>
          </w:p>
        </w:tc>
        <w:tc>
          <w:tcPr>
            <w:tcW w:w="6931" w:type="dxa"/>
          </w:tcPr>
          <w:p w14:paraId="575383E6" w14:textId="77777777" w:rsidR="00642EB4" w:rsidRPr="00975609" w:rsidRDefault="00642EB4" w:rsidP="00683572">
            <w:pPr>
              <w:rPr>
                <w:rFonts w:cs="Segoe UI"/>
                <w:noProof/>
                <w:color w:val="005D76"/>
                <w:szCs w:val="18"/>
              </w:rPr>
            </w:pPr>
          </w:p>
        </w:tc>
      </w:tr>
      <w:tr w:rsidR="00642EB4" w:rsidRPr="00975609" w14:paraId="6C3275D0" w14:textId="77777777" w:rsidTr="00263EAF">
        <w:tc>
          <w:tcPr>
            <w:tcW w:w="1710" w:type="dxa"/>
          </w:tcPr>
          <w:p w14:paraId="762B2167" w14:textId="77777777" w:rsidR="00642EB4" w:rsidRPr="00975609" w:rsidRDefault="00642EB4" w:rsidP="00683572">
            <w:pPr>
              <w:rPr>
                <w:rFonts w:ascii="Segoe UI Semibold" w:hAnsi="Segoe UI Semibold"/>
                <w:noProof/>
                <w:color w:val="005D76"/>
                <w:sz w:val="13"/>
                <w:szCs w:val="13"/>
              </w:rPr>
            </w:pPr>
            <w:bookmarkStart w:id="28" w:name="paraaf_lbl" w:colFirst="0" w:colLast="0"/>
            <w:r w:rsidRPr="00975609">
              <w:rPr>
                <w:rFonts w:ascii="Segoe UI Semibold" w:hAnsi="Segoe UI Semibold"/>
                <w:noProof/>
                <w:color w:val="005D76"/>
                <w:sz w:val="13"/>
                <w:szCs w:val="13"/>
              </w:rPr>
              <w:t>Paraaf</w:t>
            </w:r>
          </w:p>
        </w:tc>
        <w:tc>
          <w:tcPr>
            <w:tcW w:w="6931" w:type="dxa"/>
          </w:tcPr>
          <w:p w14:paraId="6FAD7370" w14:textId="77777777" w:rsidR="00642EB4" w:rsidRPr="00975609" w:rsidRDefault="00642EB4" w:rsidP="00683572">
            <w:pPr>
              <w:rPr>
                <w:rFonts w:cs="Segoe UI"/>
                <w:noProof/>
                <w:color w:val="005D76"/>
                <w:szCs w:val="18"/>
              </w:rPr>
            </w:pPr>
          </w:p>
        </w:tc>
      </w:tr>
      <w:bookmarkEnd w:id="28"/>
      <w:tr w:rsidR="00642EB4" w:rsidRPr="00975609" w14:paraId="2F0C6E41" w14:textId="77777777" w:rsidTr="00263EAF">
        <w:tc>
          <w:tcPr>
            <w:tcW w:w="1710" w:type="dxa"/>
          </w:tcPr>
          <w:p w14:paraId="66DE9C94" w14:textId="77777777" w:rsidR="00642EB4" w:rsidRPr="00975609" w:rsidRDefault="00642EB4" w:rsidP="00683572">
            <w:pPr>
              <w:rPr>
                <w:rFonts w:ascii="Segoe UI Semibold" w:hAnsi="Segoe UI Semibold"/>
                <w:noProof/>
                <w:color w:val="005D76"/>
                <w:sz w:val="13"/>
                <w:szCs w:val="13"/>
              </w:rPr>
            </w:pPr>
          </w:p>
        </w:tc>
        <w:tc>
          <w:tcPr>
            <w:tcW w:w="6931" w:type="dxa"/>
          </w:tcPr>
          <w:p w14:paraId="0529C8E3" w14:textId="77777777" w:rsidR="00642EB4" w:rsidRPr="00975609" w:rsidRDefault="00642EB4" w:rsidP="00683572">
            <w:pPr>
              <w:rPr>
                <w:rFonts w:cs="Segoe UI"/>
                <w:noProof/>
                <w:color w:val="005D76"/>
                <w:szCs w:val="18"/>
              </w:rPr>
            </w:pPr>
          </w:p>
        </w:tc>
      </w:tr>
      <w:tr w:rsidR="00642EB4" w:rsidRPr="00975609" w14:paraId="41F23A09" w14:textId="77777777" w:rsidTr="00263EAF">
        <w:tc>
          <w:tcPr>
            <w:tcW w:w="1710" w:type="dxa"/>
          </w:tcPr>
          <w:p w14:paraId="0AEE7986" w14:textId="77777777" w:rsidR="00642EB4" w:rsidRPr="00975609" w:rsidRDefault="00642EB4" w:rsidP="00683572">
            <w:pPr>
              <w:rPr>
                <w:rFonts w:ascii="Segoe UI Semibold" w:hAnsi="Segoe UI Semibold"/>
                <w:noProof/>
                <w:color w:val="005D76"/>
                <w:sz w:val="13"/>
                <w:szCs w:val="13"/>
              </w:rPr>
            </w:pPr>
          </w:p>
        </w:tc>
        <w:tc>
          <w:tcPr>
            <w:tcW w:w="6931" w:type="dxa"/>
          </w:tcPr>
          <w:p w14:paraId="79B8CF36" w14:textId="77777777" w:rsidR="00642EB4" w:rsidRPr="00975609" w:rsidRDefault="00642EB4" w:rsidP="00683572">
            <w:pPr>
              <w:rPr>
                <w:rFonts w:cs="Segoe UI"/>
                <w:noProof/>
                <w:color w:val="005D76"/>
                <w:szCs w:val="18"/>
              </w:rPr>
            </w:pPr>
          </w:p>
        </w:tc>
      </w:tr>
      <w:tr w:rsidR="00642EB4" w:rsidRPr="00975609" w14:paraId="78F2FE2B" w14:textId="77777777" w:rsidTr="00263EAF">
        <w:tc>
          <w:tcPr>
            <w:tcW w:w="1710" w:type="dxa"/>
          </w:tcPr>
          <w:p w14:paraId="04A94902" w14:textId="77777777" w:rsidR="00642EB4" w:rsidRPr="00975609" w:rsidRDefault="00642EB4" w:rsidP="00683572">
            <w:pPr>
              <w:rPr>
                <w:rFonts w:ascii="Segoe UI Semibold" w:hAnsi="Segoe UI Semibold"/>
                <w:noProof/>
                <w:color w:val="005D76"/>
                <w:sz w:val="13"/>
                <w:szCs w:val="13"/>
              </w:rPr>
            </w:pPr>
          </w:p>
        </w:tc>
        <w:tc>
          <w:tcPr>
            <w:tcW w:w="6931" w:type="dxa"/>
          </w:tcPr>
          <w:p w14:paraId="6D628E1E" w14:textId="77777777" w:rsidR="00642EB4" w:rsidRPr="00975609" w:rsidRDefault="00642EB4" w:rsidP="00683572">
            <w:pPr>
              <w:rPr>
                <w:rFonts w:cs="Segoe UI"/>
                <w:noProof/>
                <w:color w:val="005D76"/>
                <w:szCs w:val="18"/>
              </w:rPr>
            </w:pPr>
          </w:p>
        </w:tc>
      </w:tr>
      <w:tr w:rsidR="00642EB4" w:rsidRPr="00975609" w14:paraId="34E860D3" w14:textId="77777777" w:rsidTr="00263EAF">
        <w:tc>
          <w:tcPr>
            <w:tcW w:w="1710" w:type="dxa"/>
          </w:tcPr>
          <w:p w14:paraId="1D0DBFC5" w14:textId="77777777" w:rsidR="00642EB4" w:rsidRPr="00975609" w:rsidRDefault="00642EB4" w:rsidP="00683572">
            <w:pPr>
              <w:rPr>
                <w:rFonts w:ascii="Segoe UI Semibold" w:hAnsi="Segoe UI Semibold"/>
                <w:noProof/>
                <w:color w:val="005D76"/>
                <w:sz w:val="13"/>
                <w:szCs w:val="13"/>
              </w:rPr>
            </w:pPr>
          </w:p>
        </w:tc>
        <w:tc>
          <w:tcPr>
            <w:tcW w:w="6931" w:type="dxa"/>
          </w:tcPr>
          <w:p w14:paraId="33829DB1" w14:textId="77777777" w:rsidR="00642EB4" w:rsidRPr="00975609" w:rsidRDefault="00642EB4" w:rsidP="00683572">
            <w:pPr>
              <w:rPr>
                <w:rFonts w:cs="Segoe UI"/>
                <w:noProof/>
                <w:color w:val="005D76"/>
                <w:szCs w:val="18"/>
              </w:rPr>
            </w:pPr>
          </w:p>
        </w:tc>
      </w:tr>
      <w:tr w:rsidR="005D7CBD" w:rsidRPr="00975609" w14:paraId="5B70A2CB" w14:textId="77777777" w:rsidTr="00263EAF">
        <w:tc>
          <w:tcPr>
            <w:tcW w:w="1710" w:type="dxa"/>
          </w:tcPr>
          <w:p w14:paraId="51D74A1B" w14:textId="77777777" w:rsidR="005D7CBD" w:rsidRPr="00975609" w:rsidRDefault="005D7CBD" w:rsidP="00683572">
            <w:pPr>
              <w:rPr>
                <w:rFonts w:ascii="Segoe UI Semibold" w:hAnsi="Segoe UI Semibold"/>
                <w:noProof/>
                <w:color w:val="005D76"/>
                <w:sz w:val="13"/>
                <w:szCs w:val="13"/>
              </w:rPr>
            </w:pPr>
            <w:bookmarkStart w:id="29" w:name="bedrijfsnaam" w:colFirst="1" w:colLast="1"/>
            <w:bookmarkStart w:id="30" w:name="adres_lbl" w:colFirst="0" w:colLast="0"/>
            <w:r w:rsidRPr="00975609">
              <w:rPr>
                <w:rFonts w:ascii="Segoe UI Semibold" w:hAnsi="Segoe UI Semibold"/>
                <w:noProof/>
                <w:color w:val="005D76"/>
                <w:sz w:val="13"/>
                <w:szCs w:val="13"/>
              </w:rPr>
              <w:t>Adres</w:t>
            </w:r>
          </w:p>
        </w:tc>
        <w:tc>
          <w:tcPr>
            <w:tcW w:w="6931" w:type="dxa"/>
          </w:tcPr>
          <w:p w14:paraId="4B42C447" w14:textId="0B67B5D9" w:rsidR="005D7CBD" w:rsidRPr="00975609" w:rsidRDefault="00975609" w:rsidP="00683572">
            <w:pPr>
              <w:rPr>
                <w:rFonts w:cs="Segoe UI"/>
                <w:noProof/>
                <w:color w:val="005D76"/>
                <w:szCs w:val="18"/>
              </w:rPr>
            </w:pPr>
            <w:r>
              <w:rPr>
                <w:rFonts w:cs="Segoe UI"/>
                <w:noProof/>
                <w:color w:val="005D76"/>
                <w:szCs w:val="18"/>
              </w:rPr>
              <w:t>Witteveen+Bos Raadgevende ingenieurs B.V. | Deventer</w:t>
            </w:r>
          </w:p>
        </w:tc>
      </w:tr>
      <w:tr w:rsidR="005D7CBD" w:rsidRPr="00975609" w14:paraId="1DA73B9E" w14:textId="77777777" w:rsidTr="00263EAF">
        <w:trPr>
          <w:cantSplit/>
        </w:trPr>
        <w:tc>
          <w:tcPr>
            <w:tcW w:w="1710" w:type="dxa"/>
          </w:tcPr>
          <w:p w14:paraId="0B223F22" w14:textId="77777777" w:rsidR="005D7CBD" w:rsidRPr="00975609" w:rsidRDefault="005D7CBD" w:rsidP="00683572">
            <w:pPr>
              <w:rPr>
                <w:rFonts w:ascii="Segoe UI Semibold" w:hAnsi="Segoe UI Semibold"/>
                <w:noProof/>
                <w:color w:val="005D76"/>
                <w:sz w:val="13"/>
                <w:szCs w:val="13"/>
              </w:rPr>
            </w:pPr>
            <w:bookmarkStart w:id="31" w:name="documentadres" w:colFirst="1" w:colLast="1"/>
            <w:bookmarkEnd w:id="29"/>
            <w:bookmarkEnd w:id="30"/>
          </w:p>
        </w:tc>
        <w:tc>
          <w:tcPr>
            <w:tcW w:w="6931" w:type="dxa"/>
          </w:tcPr>
          <w:p w14:paraId="0DA19DE8" w14:textId="77777777" w:rsidR="009843DD" w:rsidRDefault="009843DD" w:rsidP="002838D2">
            <w:pPr>
              <w:rPr>
                <w:rFonts w:cs="Segoe UI"/>
                <w:noProof/>
                <w:color w:val="005D76"/>
                <w:szCs w:val="18"/>
              </w:rPr>
            </w:pPr>
            <w:r>
              <w:rPr>
                <w:rFonts w:cs="Segoe UI"/>
                <w:noProof/>
                <w:color w:val="005D76"/>
                <w:szCs w:val="18"/>
              </w:rPr>
              <w:t>Stationsweg 5</w:t>
            </w:r>
          </w:p>
          <w:p w14:paraId="2D52B5FF" w14:textId="77777777" w:rsidR="009843DD" w:rsidRDefault="009843DD" w:rsidP="002838D2">
            <w:pPr>
              <w:rPr>
                <w:rFonts w:cs="Segoe UI"/>
                <w:noProof/>
                <w:color w:val="005D76"/>
                <w:szCs w:val="18"/>
              </w:rPr>
            </w:pPr>
            <w:r>
              <w:rPr>
                <w:rFonts w:cs="Segoe UI"/>
                <w:noProof/>
                <w:color w:val="005D76"/>
                <w:szCs w:val="18"/>
              </w:rPr>
              <w:t>Postbus 3465</w:t>
            </w:r>
          </w:p>
          <w:p w14:paraId="40891368" w14:textId="77777777" w:rsidR="009843DD" w:rsidRDefault="009843DD" w:rsidP="002838D2">
            <w:pPr>
              <w:rPr>
                <w:rFonts w:cs="Segoe UI"/>
                <w:noProof/>
                <w:color w:val="005D76"/>
                <w:szCs w:val="18"/>
              </w:rPr>
            </w:pPr>
            <w:r>
              <w:rPr>
                <w:rFonts w:cs="Segoe UI"/>
                <w:noProof/>
                <w:color w:val="005D76"/>
                <w:szCs w:val="18"/>
              </w:rPr>
              <w:t>4800 DL  Breda</w:t>
            </w:r>
          </w:p>
          <w:p w14:paraId="3A548F85" w14:textId="77777777" w:rsidR="009843DD" w:rsidRDefault="009843DD" w:rsidP="002838D2">
            <w:pPr>
              <w:rPr>
                <w:rFonts w:cs="Segoe UI"/>
                <w:noProof/>
                <w:color w:val="005D76"/>
                <w:szCs w:val="18"/>
              </w:rPr>
            </w:pPr>
            <w:r>
              <w:rPr>
                <w:rFonts w:cs="Segoe UI"/>
                <w:noProof/>
                <w:color w:val="005D76"/>
                <w:szCs w:val="18"/>
              </w:rPr>
              <w:t>+31 (0)76 523 33 33</w:t>
            </w:r>
          </w:p>
          <w:p w14:paraId="3B7263EF" w14:textId="77777777" w:rsidR="009843DD" w:rsidRDefault="009843DD" w:rsidP="002838D2">
            <w:pPr>
              <w:rPr>
                <w:rFonts w:cs="Segoe UI"/>
                <w:noProof/>
                <w:color w:val="005D76"/>
                <w:szCs w:val="18"/>
              </w:rPr>
            </w:pPr>
            <w:r>
              <w:rPr>
                <w:rFonts w:cs="Segoe UI"/>
                <w:noProof/>
                <w:color w:val="005D76"/>
                <w:szCs w:val="18"/>
              </w:rPr>
              <w:t>www.witteveenbos.com</w:t>
            </w:r>
          </w:p>
          <w:p w14:paraId="3BDCB8B8" w14:textId="2E708E55" w:rsidR="005D7CBD" w:rsidRPr="00975609" w:rsidRDefault="009843DD" w:rsidP="002838D2">
            <w:pPr>
              <w:rPr>
                <w:rFonts w:cs="Segoe UI"/>
                <w:noProof/>
                <w:color w:val="005D76"/>
                <w:szCs w:val="18"/>
              </w:rPr>
            </w:pPr>
            <w:r>
              <w:rPr>
                <w:rFonts w:cs="Segoe UI"/>
                <w:noProof/>
                <w:color w:val="005D76"/>
                <w:szCs w:val="18"/>
              </w:rPr>
              <w:t>KvK 38020751</w:t>
            </w:r>
          </w:p>
        </w:tc>
      </w:tr>
      <w:bookmarkEnd w:id="31"/>
      <w:tr w:rsidR="005D7CBD" w:rsidRPr="00975609" w14:paraId="5945627B" w14:textId="77777777" w:rsidTr="00263EAF">
        <w:trPr>
          <w:cantSplit/>
        </w:trPr>
        <w:tc>
          <w:tcPr>
            <w:tcW w:w="1710" w:type="dxa"/>
          </w:tcPr>
          <w:p w14:paraId="33A6EEE5" w14:textId="77777777" w:rsidR="005D7CBD" w:rsidRPr="00975609" w:rsidRDefault="005D7CBD" w:rsidP="00683572">
            <w:pPr>
              <w:rPr>
                <w:rFonts w:ascii="Segoe UI Semibold" w:hAnsi="Segoe UI Semibold"/>
                <w:noProof/>
                <w:color w:val="005D76"/>
                <w:sz w:val="13"/>
                <w:szCs w:val="13"/>
              </w:rPr>
            </w:pPr>
          </w:p>
        </w:tc>
        <w:tc>
          <w:tcPr>
            <w:tcW w:w="6931" w:type="dxa"/>
          </w:tcPr>
          <w:p w14:paraId="2627A082" w14:textId="77777777" w:rsidR="005D7CBD" w:rsidRPr="00975609" w:rsidRDefault="005D7CBD" w:rsidP="002838D2">
            <w:pPr>
              <w:rPr>
                <w:rFonts w:cs="Segoe UI"/>
                <w:noProof/>
                <w:color w:val="005D76"/>
                <w:szCs w:val="18"/>
              </w:rPr>
            </w:pPr>
          </w:p>
        </w:tc>
      </w:tr>
      <w:tr w:rsidR="005D7CBD" w:rsidRPr="00975609" w14:paraId="6F131AA5" w14:textId="77777777" w:rsidTr="00263EAF">
        <w:trPr>
          <w:cantSplit/>
        </w:trPr>
        <w:tc>
          <w:tcPr>
            <w:tcW w:w="1710" w:type="dxa"/>
          </w:tcPr>
          <w:p w14:paraId="55DFFEEB" w14:textId="77777777" w:rsidR="005D7CBD" w:rsidRPr="00975609" w:rsidRDefault="005D7CBD" w:rsidP="00683572">
            <w:pPr>
              <w:rPr>
                <w:rFonts w:ascii="Segoe UI Semibold" w:hAnsi="Segoe UI Semibold"/>
                <w:noProof/>
                <w:color w:val="005D76"/>
                <w:sz w:val="13"/>
                <w:szCs w:val="13"/>
              </w:rPr>
            </w:pPr>
            <w:bookmarkStart w:id="32" w:name="documentadresextra" w:colFirst="1" w:colLast="1"/>
          </w:p>
        </w:tc>
        <w:tc>
          <w:tcPr>
            <w:tcW w:w="6931" w:type="dxa"/>
          </w:tcPr>
          <w:p w14:paraId="0D436F57" w14:textId="77777777" w:rsidR="005D7CBD" w:rsidRPr="00975609" w:rsidRDefault="005D7CBD" w:rsidP="002838D2">
            <w:pPr>
              <w:rPr>
                <w:rFonts w:cs="Segoe UI"/>
                <w:noProof/>
                <w:color w:val="005D76"/>
                <w:szCs w:val="18"/>
              </w:rPr>
            </w:pPr>
          </w:p>
        </w:tc>
      </w:tr>
      <w:bookmarkEnd w:id="32"/>
    </w:tbl>
    <w:p w14:paraId="4AF21511" w14:textId="77777777" w:rsidR="00FA3FD8" w:rsidRPr="00975609" w:rsidRDefault="00FA3FD8"/>
    <w:tbl>
      <w:tblPr>
        <w:tblpPr w:leftFromText="142" w:rightFromText="142" w:vertAnchor="page" w:tblpY="13212"/>
        <w:tblOverlap w:val="never"/>
        <w:tblW w:w="8641" w:type="dxa"/>
        <w:tblLayout w:type="fixed"/>
        <w:tblCellMar>
          <w:left w:w="0" w:type="dxa"/>
          <w:right w:w="0" w:type="dxa"/>
        </w:tblCellMar>
        <w:tblLook w:val="0600" w:firstRow="0" w:lastRow="0" w:firstColumn="0" w:lastColumn="0" w:noHBand="1" w:noVBand="1"/>
      </w:tblPr>
      <w:tblGrid>
        <w:gridCol w:w="8641"/>
      </w:tblGrid>
      <w:tr w:rsidR="009B2714" w:rsidRPr="00975609" w14:paraId="74770078" w14:textId="77777777" w:rsidTr="00E008D0">
        <w:tc>
          <w:tcPr>
            <w:tcW w:w="5000" w:type="pct"/>
            <w:tcBorders>
              <w:bottom w:val="nil"/>
            </w:tcBorders>
          </w:tcPr>
          <w:p w14:paraId="441F0105" w14:textId="2AB45A22" w:rsidR="009B2714" w:rsidRPr="00975609" w:rsidRDefault="00975609" w:rsidP="00E008D0">
            <w:pPr>
              <w:pStyle w:val="autorisatiekopje"/>
              <w:rPr>
                <w:sz w:val="13"/>
                <w:szCs w:val="13"/>
              </w:rPr>
            </w:pPr>
            <w:bookmarkStart w:id="33" w:name="iso_blk" w:colFirst="0" w:colLast="0"/>
            <w:r w:rsidRPr="00975609">
              <w:rPr>
                <w:sz w:val="13"/>
                <w:szCs w:val="13"/>
              </w:rPr>
              <w:t>Het kwaliteitsmanagementsysteem van Witteveen+Bos is gecertificeerd op basis van ISO 9001.</w:t>
            </w:r>
          </w:p>
        </w:tc>
      </w:tr>
      <w:tr w:rsidR="009B2714" w:rsidRPr="00975609" w14:paraId="58B66E88" w14:textId="77777777" w:rsidTr="00E008D0">
        <w:tc>
          <w:tcPr>
            <w:tcW w:w="5000" w:type="pct"/>
          </w:tcPr>
          <w:p w14:paraId="1459EBC4" w14:textId="77777777" w:rsidR="009B2714" w:rsidRPr="00975609" w:rsidRDefault="009B2714" w:rsidP="00E008D0">
            <w:pPr>
              <w:pStyle w:val="autorisatiekopje"/>
              <w:rPr>
                <w:sz w:val="13"/>
                <w:szCs w:val="13"/>
              </w:rPr>
            </w:pPr>
            <w:bookmarkStart w:id="34" w:name="copyright_blk" w:colFirst="0" w:colLast="0"/>
            <w:bookmarkEnd w:id="33"/>
            <w:r w:rsidRPr="00975609">
              <w:rPr>
                <w:sz w:val="13"/>
                <w:szCs w:val="13"/>
              </w:rPr>
              <w:t>© Witteveen+Bos</w:t>
            </w:r>
          </w:p>
        </w:tc>
      </w:tr>
      <w:bookmarkEnd w:id="34"/>
      <w:tr w:rsidR="009B2714" w:rsidRPr="00975609" w14:paraId="4E45E515" w14:textId="77777777" w:rsidTr="00E008D0">
        <w:tc>
          <w:tcPr>
            <w:tcW w:w="5000" w:type="pct"/>
          </w:tcPr>
          <w:p w14:paraId="69BB3750" w14:textId="77777777" w:rsidR="009B2714" w:rsidRPr="00975609" w:rsidRDefault="009B2714" w:rsidP="00E008D0">
            <w:pPr>
              <w:pStyle w:val="autorisatiekopje"/>
              <w:rPr>
                <w:sz w:val="13"/>
                <w:szCs w:val="13"/>
              </w:rPr>
            </w:pPr>
          </w:p>
        </w:tc>
      </w:tr>
      <w:tr w:rsidR="009B2714" w:rsidRPr="00975609" w14:paraId="3B60CA41" w14:textId="77777777" w:rsidTr="00E008D0">
        <w:tc>
          <w:tcPr>
            <w:tcW w:w="5000" w:type="pct"/>
          </w:tcPr>
          <w:p w14:paraId="6A723B7B" w14:textId="5E82FF0E" w:rsidR="009B2714" w:rsidRPr="00975609" w:rsidRDefault="00975609" w:rsidP="00E008D0">
            <w:pPr>
              <w:pStyle w:val="autorisatiekopje"/>
              <w:spacing w:before="0" w:line="200" w:lineRule="atLeast"/>
              <w:rPr>
                <w:sz w:val="13"/>
                <w:szCs w:val="13"/>
              </w:rPr>
            </w:pPr>
            <w:bookmarkStart w:id="35" w:name="copyrighttext_blk" w:colFirst="0" w:colLast="0"/>
            <w:r w:rsidRPr="00975609">
              <w:rPr>
                <w:sz w:val="13"/>
                <w:szCs w:val="13"/>
              </w:rPr>
              <w:t>Niets uit dit document mag worden verveelvoudigd en/of openbaar gemaakt in enige vorm zonder voorafgaande schriftelijke toestemming van Witteveen+Bos, noch mag het zonder dergelijke toestemming worden gebruikt voor enig ander werk dan waarvoor het is vervaardigd, behoudens schriftelijk anders overeengekomen. Tekst- en datamining van (delen van) dit document, evenals enige verwerking of reproductie ervan door middel van kunstmatige intelligentie technologieën is uitdrukkelijk niet toegestaan, behoudens schriftelijk anders overeengekomen. Dit document (of delen ervan) mag niet worden verveelvoudigd en/of anderszins worden gebruikt op enigerlei wijze voor het trainen van kunstmatige intelligentie technologieën, behoudens schriftelijk anders overeengekomen. Witteveen+Bos aanvaardt geen aansprakelijkheid voor enigerlei schade die voortvloeit uit of verband houdt met het wijzigen van de inhoud van het door Witteveen+Bos geleverde document.</w:t>
            </w:r>
          </w:p>
        </w:tc>
      </w:tr>
      <w:bookmarkEnd w:id="35"/>
    </w:tbl>
    <w:p w14:paraId="0B3C0106" w14:textId="77777777" w:rsidR="00C73952" w:rsidRPr="00975609" w:rsidRDefault="00C73952" w:rsidP="00FA3FD8"/>
    <w:p w14:paraId="17FFFBC1" w14:textId="77777777" w:rsidR="00FA3FD8" w:rsidRPr="00975609" w:rsidRDefault="00FA3FD8" w:rsidP="00FA3FD8">
      <w:pPr>
        <w:sectPr w:rsidR="00FA3FD8" w:rsidRPr="00975609" w:rsidSect="00C5765B">
          <w:footerReference w:type="even" r:id="rId10"/>
          <w:footerReference w:type="default" r:id="rId11"/>
          <w:footnotePr>
            <w:numRestart w:val="eachPage"/>
          </w:footnotePr>
          <w:pgSz w:w="11907" w:h="16840" w:code="9"/>
          <w:pgMar w:top="1247" w:right="1633" w:bottom="1474" w:left="1633" w:header="0" w:footer="493" w:gutter="0"/>
          <w:cols w:space="708"/>
          <w:formProt w:val="0"/>
          <w:titlePg/>
          <w:docGrid w:linePitch="360"/>
        </w:sectPr>
      </w:pP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641"/>
      </w:tblGrid>
      <w:tr w:rsidR="00BE1C27" w:rsidRPr="00975609" w14:paraId="40F35F58" w14:textId="77777777" w:rsidTr="00263EAF">
        <w:tc>
          <w:tcPr>
            <w:tcW w:w="8278" w:type="dxa"/>
            <w:tcBorders>
              <w:top w:val="nil"/>
              <w:left w:val="nil"/>
              <w:bottom w:val="nil"/>
              <w:right w:val="nil"/>
            </w:tcBorders>
            <w:tcMar>
              <w:left w:w="0" w:type="dxa"/>
              <w:right w:w="0" w:type="dxa"/>
            </w:tcMar>
          </w:tcPr>
          <w:p w14:paraId="5269D3E8" w14:textId="77777777" w:rsidR="00BE1C27" w:rsidRPr="00975609" w:rsidRDefault="00BE1C27" w:rsidP="00BE1C27">
            <w:pPr>
              <w:tabs>
                <w:tab w:val="right" w:pos="9072"/>
              </w:tabs>
              <w:rPr>
                <w:rStyle w:val="OpmaakprofielSegoeUISemiboldAangepastekleurRGB0"/>
              </w:rPr>
            </w:pPr>
            <w:bookmarkStart w:id="36" w:name="inhoudsopgave_lbl" w:colFirst="0" w:colLast="0"/>
            <w:r w:rsidRPr="00975609">
              <w:rPr>
                <w:rStyle w:val="OpmaakprofielSegoeUISemiboldAangepastekleurRGB0"/>
              </w:rPr>
              <w:lastRenderedPageBreak/>
              <w:t>INHOUDSOPGAVE</w:t>
            </w:r>
          </w:p>
        </w:tc>
      </w:tr>
      <w:bookmarkEnd w:id="36"/>
      <w:tr w:rsidR="00EA2C34" w:rsidRPr="00975609" w14:paraId="60437AF2" w14:textId="77777777" w:rsidTr="00263EAF">
        <w:trPr>
          <w:trHeight w:val="1474"/>
        </w:trPr>
        <w:tc>
          <w:tcPr>
            <w:tcW w:w="8278" w:type="dxa"/>
            <w:tcBorders>
              <w:top w:val="nil"/>
              <w:left w:val="nil"/>
              <w:bottom w:val="nil"/>
              <w:right w:val="nil"/>
            </w:tcBorders>
            <w:tcMar>
              <w:left w:w="0" w:type="dxa"/>
              <w:right w:w="0" w:type="dxa"/>
            </w:tcMar>
          </w:tcPr>
          <w:p w14:paraId="539D9AAB" w14:textId="77777777" w:rsidR="00EA2C34" w:rsidRPr="00975609" w:rsidRDefault="00EA2C34" w:rsidP="00BE1C27">
            <w:pPr>
              <w:tabs>
                <w:tab w:val="right" w:pos="9072"/>
              </w:tabs>
              <w:rPr>
                <w:rStyle w:val="OpmaakprofielSegoeUISemiboldAangepastekleurRGB0"/>
              </w:rPr>
            </w:pPr>
          </w:p>
        </w:tc>
      </w:tr>
    </w:tbl>
    <w:p w14:paraId="577CC013" w14:textId="61C6D1EC" w:rsidR="00884290" w:rsidRDefault="00434130">
      <w:pPr>
        <w:pStyle w:val="TOC1"/>
        <w:rPr>
          <w:rFonts w:asciiTheme="minorHAnsi" w:eastAsiaTheme="minorEastAsia" w:hAnsiTheme="minorHAnsi" w:cstheme="minorBidi"/>
          <w:caps w:val="0"/>
          <w:color w:val="auto"/>
          <w:kern w:val="2"/>
          <w:sz w:val="24"/>
          <w:szCs w:val="24"/>
          <w14:ligatures w14:val="standardContextual"/>
        </w:rPr>
      </w:pPr>
      <w:r w:rsidRPr="00975609">
        <w:rPr>
          <w:b/>
        </w:rPr>
        <w:fldChar w:fldCharType="begin"/>
      </w:r>
      <w:r w:rsidRPr="00975609">
        <w:rPr>
          <w:b/>
        </w:rPr>
        <w:instrText xml:space="preserve"> TOC \o "1-3" \h \z \t "managementsamenvatting;4" </w:instrText>
      </w:r>
      <w:r w:rsidRPr="00975609">
        <w:rPr>
          <w:b/>
        </w:rPr>
        <w:fldChar w:fldCharType="separate"/>
      </w:r>
      <w:hyperlink w:anchor="_Toc213054052" w:history="1">
        <w:r w:rsidR="00884290" w:rsidRPr="0036187F">
          <w:rPr>
            <w:rStyle w:val="Hyperlink"/>
            <w:rFonts w:ascii="Segoe UI Light" w:hAnsi="Segoe UI Light"/>
          </w:rPr>
          <w:t>1</w:t>
        </w:r>
        <w:r w:rsidR="00884290">
          <w:rPr>
            <w:rFonts w:asciiTheme="minorHAnsi" w:eastAsiaTheme="minorEastAsia" w:hAnsiTheme="minorHAnsi" w:cstheme="minorBidi"/>
            <w:caps w:val="0"/>
            <w:color w:val="auto"/>
            <w:kern w:val="2"/>
            <w:sz w:val="24"/>
            <w:szCs w:val="24"/>
            <w14:ligatures w14:val="standardContextual"/>
          </w:rPr>
          <w:tab/>
        </w:r>
        <w:r w:rsidR="00884290" w:rsidRPr="0036187F">
          <w:rPr>
            <w:rStyle w:val="Hyperlink"/>
          </w:rPr>
          <w:t>inleiding</w:t>
        </w:r>
        <w:r w:rsidR="00884290">
          <w:rPr>
            <w:webHidden/>
          </w:rPr>
          <w:tab/>
        </w:r>
        <w:r w:rsidR="00884290">
          <w:rPr>
            <w:webHidden/>
          </w:rPr>
          <w:fldChar w:fldCharType="begin"/>
        </w:r>
        <w:r w:rsidR="00884290">
          <w:rPr>
            <w:webHidden/>
          </w:rPr>
          <w:instrText xml:space="preserve"> PAGEREF _Toc213054052 \h </w:instrText>
        </w:r>
        <w:r w:rsidR="00884290">
          <w:rPr>
            <w:webHidden/>
          </w:rPr>
        </w:r>
        <w:r w:rsidR="00884290">
          <w:rPr>
            <w:webHidden/>
          </w:rPr>
          <w:fldChar w:fldCharType="separate"/>
        </w:r>
        <w:r w:rsidR="00C460F3">
          <w:rPr>
            <w:webHidden/>
          </w:rPr>
          <w:t>5</w:t>
        </w:r>
        <w:r w:rsidR="00884290">
          <w:rPr>
            <w:webHidden/>
          </w:rPr>
          <w:fldChar w:fldCharType="end"/>
        </w:r>
      </w:hyperlink>
    </w:p>
    <w:p w14:paraId="67E19090" w14:textId="1DF7D004" w:rsidR="00884290" w:rsidRDefault="00884290">
      <w:pPr>
        <w:pStyle w:val="TOC2"/>
        <w:rPr>
          <w:rFonts w:asciiTheme="minorHAnsi" w:eastAsiaTheme="minorEastAsia" w:hAnsiTheme="minorHAnsi" w:cstheme="minorBidi"/>
          <w:kern w:val="2"/>
          <w:sz w:val="24"/>
          <w:szCs w:val="24"/>
          <w14:ligatures w14:val="standardContextual"/>
        </w:rPr>
      </w:pPr>
      <w:hyperlink w:anchor="_Toc213054053" w:history="1">
        <w:r w:rsidRPr="0036187F">
          <w:rPr>
            <w:rStyle w:val="Hyperlink"/>
          </w:rPr>
          <w:t>1.1</w:t>
        </w:r>
        <w:r>
          <w:rPr>
            <w:rFonts w:asciiTheme="minorHAnsi" w:eastAsiaTheme="minorEastAsia" w:hAnsiTheme="minorHAnsi" w:cstheme="minorBidi"/>
            <w:kern w:val="2"/>
            <w:sz w:val="24"/>
            <w:szCs w:val="24"/>
            <w14:ligatures w14:val="standardContextual"/>
          </w:rPr>
          <w:tab/>
        </w:r>
        <w:r w:rsidRPr="0036187F">
          <w:rPr>
            <w:rStyle w:val="Hyperlink"/>
          </w:rPr>
          <w:t>Algemeen</w:t>
        </w:r>
        <w:r>
          <w:rPr>
            <w:webHidden/>
          </w:rPr>
          <w:tab/>
        </w:r>
        <w:r>
          <w:rPr>
            <w:webHidden/>
          </w:rPr>
          <w:fldChar w:fldCharType="begin"/>
        </w:r>
        <w:r>
          <w:rPr>
            <w:webHidden/>
          </w:rPr>
          <w:instrText xml:space="preserve"> PAGEREF _Toc213054053 \h </w:instrText>
        </w:r>
        <w:r>
          <w:rPr>
            <w:webHidden/>
          </w:rPr>
        </w:r>
        <w:r>
          <w:rPr>
            <w:webHidden/>
          </w:rPr>
          <w:fldChar w:fldCharType="separate"/>
        </w:r>
        <w:r w:rsidR="00C460F3">
          <w:rPr>
            <w:webHidden/>
          </w:rPr>
          <w:t>5</w:t>
        </w:r>
        <w:r>
          <w:rPr>
            <w:webHidden/>
          </w:rPr>
          <w:fldChar w:fldCharType="end"/>
        </w:r>
      </w:hyperlink>
    </w:p>
    <w:p w14:paraId="5373C139" w14:textId="175226E6" w:rsidR="00884290" w:rsidRDefault="00884290">
      <w:pPr>
        <w:pStyle w:val="TOC2"/>
        <w:rPr>
          <w:rFonts w:asciiTheme="minorHAnsi" w:eastAsiaTheme="minorEastAsia" w:hAnsiTheme="minorHAnsi" w:cstheme="minorBidi"/>
          <w:kern w:val="2"/>
          <w:sz w:val="24"/>
          <w:szCs w:val="24"/>
          <w14:ligatures w14:val="standardContextual"/>
        </w:rPr>
      </w:pPr>
      <w:hyperlink w:anchor="_Toc213054054" w:history="1">
        <w:r w:rsidRPr="0036187F">
          <w:rPr>
            <w:rStyle w:val="Hyperlink"/>
          </w:rPr>
          <w:t>1.2</w:t>
        </w:r>
        <w:r>
          <w:rPr>
            <w:rFonts w:asciiTheme="minorHAnsi" w:eastAsiaTheme="minorEastAsia" w:hAnsiTheme="minorHAnsi" w:cstheme="minorBidi"/>
            <w:kern w:val="2"/>
            <w:sz w:val="24"/>
            <w:szCs w:val="24"/>
            <w14:ligatures w14:val="standardContextual"/>
          </w:rPr>
          <w:tab/>
        </w:r>
        <w:r w:rsidRPr="0036187F">
          <w:rPr>
            <w:rStyle w:val="Hyperlink"/>
          </w:rPr>
          <w:t>Doel van de inschrijvingsleidraad</w:t>
        </w:r>
        <w:r>
          <w:rPr>
            <w:webHidden/>
          </w:rPr>
          <w:tab/>
        </w:r>
        <w:r>
          <w:rPr>
            <w:webHidden/>
          </w:rPr>
          <w:fldChar w:fldCharType="begin"/>
        </w:r>
        <w:r>
          <w:rPr>
            <w:webHidden/>
          </w:rPr>
          <w:instrText xml:space="preserve"> PAGEREF _Toc213054054 \h </w:instrText>
        </w:r>
        <w:r>
          <w:rPr>
            <w:webHidden/>
          </w:rPr>
        </w:r>
        <w:r>
          <w:rPr>
            <w:webHidden/>
          </w:rPr>
          <w:fldChar w:fldCharType="separate"/>
        </w:r>
        <w:r w:rsidR="00C460F3">
          <w:rPr>
            <w:webHidden/>
          </w:rPr>
          <w:t>5</w:t>
        </w:r>
        <w:r>
          <w:rPr>
            <w:webHidden/>
          </w:rPr>
          <w:fldChar w:fldCharType="end"/>
        </w:r>
      </w:hyperlink>
    </w:p>
    <w:p w14:paraId="1AC88A8A" w14:textId="4D51005C" w:rsidR="00884290" w:rsidRDefault="00884290">
      <w:pPr>
        <w:pStyle w:val="TOC2"/>
        <w:rPr>
          <w:rFonts w:asciiTheme="minorHAnsi" w:eastAsiaTheme="minorEastAsia" w:hAnsiTheme="minorHAnsi" w:cstheme="minorBidi"/>
          <w:kern w:val="2"/>
          <w:sz w:val="24"/>
          <w:szCs w:val="24"/>
          <w14:ligatures w14:val="standardContextual"/>
        </w:rPr>
      </w:pPr>
      <w:hyperlink w:anchor="_Toc213054055" w:history="1">
        <w:r w:rsidRPr="0036187F">
          <w:rPr>
            <w:rStyle w:val="Hyperlink"/>
            <w:bCs/>
          </w:rPr>
          <w:t>1.3</w:t>
        </w:r>
        <w:r>
          <w:rPr>
            <w:rFonts w:asciiTheme="minorHAnsi" w:eastAsiaTheme="minorEastAsia" w:hAnsiTheme="minorHAnsi" w:cstheme="minorBidi"/>
            <w:kern w:val="2"/>
            <w:sz w:val="24"/>
            <w:szCs w:val="24"/>
            <w14:ligatures w14:val="standardContextual"/>
          </w:rPr>
          <w:tab/>
        </w:r>
        <w:r w:rsidRPr="0036187F">
          <w:rPr>
            <w:rStyle w:val="Hyperlink"/>
            <w:bCs/>
          </w:rPr>
          <w:t>Leeswijzer</w:t>
        </w:r>
        <w:r>
          <w:rPr>
            <w:webHidden/>
          </w:rPr>
          <w:tab/>
        </w:r>
        <w:r>
          <w:rPr>
            <w:webHidden/>
          </w:rPr>
          <w:fldChar w:fldCharType="begin"/>
        </w:r>
        <w:r>
          <w:rPr>
            <w:webHidden/>
          </w:rPr>
          <w:instrText xml:space="preserve"> PAGEREF _Toc213054055 \h </w:instrText>
        </w:r>
        <w:r>
          <w:rPr>
            <w:webHidden/>
          </w:rPr>
        </w:r>
        <w:r>
          <w:rPr>
            <w:webHidden/>
          </w:rPr>
          <w:fldChar w:fldCharType="separate"/>
        </w:r>
        <w:r w:rsidR="00C460F3">
          <w:rPr>
            <w:webHidden/>
          </w:rPr>
          <w:t>5</w:t>
        </w:r>
        <w:r>
          <w:rPr>
            <w:webHidden/>
          </w:rPr>
          <w:fldChar w:fldCharType="end"/>
        </w:r>
      </w:hyperlink>
    </w:p>
    <w:p w14:paraId="1A779A04" w14:textId="69CB704B" w:rsidR="00884290" w:rsidRDefault="00884290">
      <w:pPr>
        <w:pStyle w:val="TOC2"/>
        <w:rPr>
          <w:rFonts w:asciiTheme="minorHAnsi" w:eastAsiaTheme="minorEastAsia" w:hAnsiTheme="minorHAnsi" w:cstheme="minorBidi"/>
          <w:kern w:val="2"/>
          <w:sz w:val="24"/>
          <w:szCs w:val="24"/>
          <w14:ligatures w14:val="standardContextual"/>
        </w:rPr>
      </w:pPr>
      <w:hyperlink w:anchor="_Toc213054056" w:history="1">
        <w:r w:rsidRPr="0036187F">
          <w:rPr>
            <w:rStyle w:val="Hyperlink"/>
          </w:rPr>
          <w:t>1.4</w:t>
        </w:r>
        <w:r>
          <w:rPr>
            <w:rFonts w:asciiTheme="minorHAnsi" w:eastAsiaTheme="minorEastAsia" w:hAnsiTheme="minorHAnsi" w:cstheme="minorBidi"/>
            <w:kern w:val="2"/>
            <w:sz w:val="24"/>
            <w:szCs w:val="24"/>
            <w14:ligatures w14:val="standardContextual"/>
          </w:rPr>
          <w:tab/>
        </w:r>
        <w:r w:rsidRPr="0036187F">
          <w:rPr>
            <w:rStyle w:val="Hyperlink"/>
          </w:rPr>
          <w:t>Inschrijvingsleidraad versus aankondiging</w:t>
        </w:r>
        <w:r>
          <w:rPr>
            <w:webHidden/>
          </w:rPr>
          <w:tab/>
        </w:r>
        <w:r>
          <w:rPr>
            <w:webHidden/>
          </w:rPr>
          <w:fldChar w:fldCharType="begin"/>
        </w:r>
        <w:r>
          <w:rPr>
            <w:webHidden/>
          </w:rPr>
          <w:instrText xml:space="preserve"> PAGEREF _Toc213054056 \h </w:instrText>
        </w:r>
        <w:r>
          <w:rPr>
            <w:webHidden/>
          </w:rPr>
        </w:r>
        <w:r>
          <w:rPr>
            <w:webHidden/>
          </w:rPr>
          <w:fldChar w:fldCharType="separate"/>
        </w:r>
        <w:r w:rsidR="00C460F3">
          <w:rPr>
            <w:webHidden/>
          </w:rPr>
          <w:t>5</w:t>
        </w:r>
        <w:r>
          <w:rPr>
            <w:webHidden/>
          </w:rPr>
          <w:fldChar w:fldCharType="end"/>
        </w:r>
      </w:hyperlink>
    </w:p>
    <w:p w14:paraId="795C42AC" w14:textId="5CDB582A" w:rsidR="00884290" w:rsidRDefault="00884290">
      <w:pPr>
        <w:pStyle w:val="TOC1"/>
        <w:rPr>
          <w:rFonts w:asciiTheme="minorHAnsi" w:eastAsiaTheme="minorEastAsia" w:hAnsiTheme="minorHAnsi" w:cstheme="minorBidi"/>
          <w:caps w:val="0"/>
          <w:color w:val="auto"/>
          <w:kern w:val="2"/>
          <w:sz w:val="24"/>
          <w:szCs w:val="24"/>
          <w14:ligatures w14:val="standardContextual"/>
        </w:rPr>
      </w:pPr>
      <w:hyperlink w:anchor="_Toc213054057" w:history="1">
        <w:r w:rsidRPr="0036187F">
          <w:rPr>
            <w:rStyle w:val="Hyperlink"/>
            <w:rFonts w:ascii="Segoe UI Light" w:hAnsi="Segoe UI Light"/>
          </w:rPr>
          <w:t>2</w:t>
        </w:r>
        <w:r>
          <w:rPr>
            <w:rFonts w:asciiTheme="minorHAnsi" w:eastAsiaTheme="minorEastAsia" w:hAnsiTheme="minorHAnsi" w:cstheme="minorBidi"/>
            <w:caps w:val="0"/>
            <w:color w:val="auto"/>
            <w:kern w:val="2"/>
            <w:sz w:val="24"/>
            <w:szCs w:val="24"/>
            <w14:ligatures w14:val="standardContextual"/>
          </w:rPr>
          <w:tab/>
        </w:r>
        <w:r w:rsidRPr="0036187F">
          <w:rPr>
            <w:rStyle w:val="Hyperlink"/>
          </w:rPr>
          <w:t>Informatie over de opdracht</w:t>
        </w:r>
        <w:r>
          <w:rPr>
            <w:webHidden/>
          </w:rPr>
          <w:tab/>
        </w:r>
        <w:r>
          <w:rPr>
            <w:webHidden/>
          </w:rPr>
          <w:fldChar w:fldCharType="begin"/>
        </w:r>
        <w:r>
          <w:rPr>
            <w:webHidden/>
          </w:rPr>
          <w:instrText xml:space="preserve"> PAGEREF _Toc213054057 \h </w:instrText>
        </w:r>
        <w:r>
          <w:rPr>
            <w:webHidden/>
          </w:rPr>
        </w:r>
        <w:r>
          <w:rPr>
            <w:webHidden/>
          </w:rPr>
          <w:fldChar w:fldCharType="separate"/>
        </w:r>
        <w:r w:rsidR="00C460F3">
          <w:rPr>
            <w:webHidden/>
          </w:rPr>
          <w:t>6</w:t>
        </w:r>
        <w:r>
          <w:rPr>
            <w:webHidden/>
          </w:rPr>
          <w:fldChar w:fldCharType="end"/>
        </w:r>
      </w:hyperlink>
    </w:p>
    <w:p w14:paraId="6376BBAA" w14:textId="4CC0CB11" w:rsidR="00884290" w:rsidRDefault="00884290">
      <w:pPr>
        <w:pStyle w:val="TOC2"/>
        <w:rPr>
          <w:rFonts w:asciiTheme="minorHAnsi" w:eastAsiaTheme="minorEastAsia" w:hAnsiTheme="minorHAnsi" w:cstheme="minorBidi"/>
          <w:kern w:val="2"/>
          <w:sz w:val="24"/>
          <w:szCs w:val="24"/>
          <w14:ligatures w14:val="standardContextual"/>
        </w:rPr>
      </w:pPr>
      <w:hyperlink w:anchor="_Toc213054058" w:history="1">
        <w:r w:rsidRPr="0036187F">
          <w:rPr>
            <w:rStyle w:val="Hyperlink"/>
          </w:rPr>
          <w:t>2.1</w:t>
        </w:r>
        <w:r>
          <w:rPr>
            <w:rFonts w:asciiTheme="minorHAnsi" w:eastAsiaTheme="minorEastAsia" w:hAnsiTheme="minorHAnsi" w:cstheme="minorBidi"/>
            <w:kern w:val="2"/>
            <w:sz w:val="24"/>
            <w:szCs w:val="24"/>
            <w14:ligatures w14:val="standardContextual"/>
          </w:rPr>
          <w:tab/>
        </w:r>
        <w:r w:rsidRPr="0036187F">
          <w:rPr>
            <w:rStyle w:val="Hyperlink"/>
          </w:rPr>
          <w:t>Aanbesteder en contactgegevens</w:t>
        </w:r>
        <w:r>
          <w:rPr>
            <w:webHidden/>
          </w:rPr>
          <w:tab/>
        </w:r>
        <w:r>
          <w:rPr>
            <w:webHidden/>
          </w:rPr>
          <w:fldChar w:fldCharType="begin"/>
        </w:r>
        <w:r>
          <w:rPr>
            <w:webHidden/>
          </w:rPr>
          <w:instrText xml:space="preserve"> PAGEREF _Toc213054058 \h </w:instrText>
        </w:r>
        <w:r>
          <w:rPr>
            <w:webHidden/>
          </w:rPr>
        </w:r>
        <w:r>
          <w:rPr>
            <w:webHidden/>
          </w:rPr>
          <w:fldChar w:fldCharType="separate"/>
        </w:r>
        <w:r w:rsidR="00C460F3">
          <w:rPr>
            <w:webHidden/>
          </w:rPr>
          <w:t>6</w:t>
        </w:r>
        <w:r>
          <w:rPr>
            <w:webHidden/>
          </w:rPr>
          <w:fldChar w:fldCharType="end"/>
        </w:r>
      </w:hyperlink>
    </w:p>
    <w:p w14:paraId="5D0A5A46" w14:textId="483B6E49" w:rsidR="00884290" w:rsidRDefault="00884290">
      <w:pPr>
        <w:pStyle w:val="TOC2"/>
        <w:rPr>
          <w:rFonts w:asciiTheme="minorHAnsi" w:eastAsiaTheme="minorEastAsia" w:hAnsiTheme="minorHAnsi" w:cstheme="minorBidi"/>
          <w:kern w:val="2"/>
          <w:sz w:val="24"/>
          <w:szCs w:val="24"/>
          <w14:ligatures w14:val="standardContextual"/>
        </w:rPr>
      </w:pPr>
      <w:hyperlink w:anchor="_Toc213054059" w:history="1">
        <w:r w:rsidRPr="0036187F">
          <w:rPr>
            <w:rStyle w:val="Hyperlink"/>
          </w:rPr>
          <w:t>2.2</w:t>
        </w:r>
        <w:r>
          <w:rPr>
            <w:rFonts w:asciiTheme="minorHAnsi" w:eastAsiaTheme="minorEastAsia" w:hAnsiTheme="minorHAnsi" w:cstheme="minorBidi"/>
            <w:kern w:val="2"/>
            <w:sz w:val="24"/>
            <w:szCs w:val="24"/>
            <w14:ligatures w14:val="standardContextual"/>
          </w:rPr>
          <w:tab/>
        </w:r>
        <w:r w:rsidRPr="0036187F">
          <w:rPr>
            <w:rStyle w:val="Hyperlink"/>
          </w:rPr>
          <w:t>Het project en de opdracht</w:t>
        </w:r>
        <w:r>
          <w:rPr>
            <w:webHidden/>
          </w:rPr>
          <w:tab/>
        </w:r>
        <w:r>
          <w:rPr>
            <w:webHidden/>
          </w:rPr>
          <w:fldChar w:fldCharType="begin"/>
        </w:r>
        <w:r>
          <w:rPr>
            <w:webHidden/>
          </w:rPr>
          <w:instrText xml:space="preserve"> PAGEREF _Toc213054059 \h </w:instrText>
        </w:r>
        <w:r>
          <w:rPr>
            <w:webHidden/>
          </w:rPr>
        </w:r>
        <w:r>
          <w:rPr>
            <w:webHidden/>
          </w:rPr>
          <w:fldChar w:fldCharType="separate"/>
        </w:r>
        <w:r w:rsidR="00C460F3">
          <w:rPr>
            <w:webHidden/>
          </w:rPr>
          <w:t>6</w:t>
        </w:r>
        <w:r>
          <w:rPr>
            <w:webHidden/>
          </w:rPr>
          <w:fldChar w:fldCharType="end"/>
        </w:r>
      </w:hyperlink>
    </w:p>
    <w:p w14:paraId="71361062" w14:textId="26719A60" w:rsidR="00884290" w:rsidRDefault="00884290">
      <w:pPr>
        <w:pStyle w:val="TOC1"/>
        <w:rPr>
          <w:rFonts w:asciiTheme="minorHAnsi" w:eastAsiaTheme="minorEastAsia" w:hAnsiTheme="minorHAnsi" w:cstheme="minorBidi"/>
          <w:caps w:val="0"/>
          <w:color w:val="auto"/>
          <w:kern w:val="2"/>
          <w:sz w:val="24"/>
          <w:szCs w:val="24"/>
          <w14:ligatures w14:val="standardContextual"/>
        </w:rPr>
      </w:pPr>
      <w:hyperlink w:anchor="_Toc213054060" w:history="1">
        <w:r w:rsidRPr="0036187F">
          <w:rPr>
            <w:rStyle w:val="Hyperlink"/>
            <w:rFonts w:ascii="Segoe UI Light" w:hAnsi="Segoe UI Light"/>
          </w:rPr>
          <w:t>3</w:t>
        </w:r>
        <w:r>
          <w:rPr>
            <w:rFonts w:asciiTheme="minorHAnsi" w:eastAsiaTheme="minorEastAsia" w:hAnsiTheme="minorHAnsi" w:cstheme="minorBidi"/>
            <w:caps w:val="0"/>
            <w:color w:val="auto"/>
            <w:kern w:val="2"/>
            <w:sz w:val="24"/>
            <w:szCs w:val="24"/>
            <w14:ligatures w14:val="standardContextual"/>
          </w:rPr>
          <w:tab/>
        </w:r>
        <w:r w:rsidRPr="0036187F">
          <w:rPr>
            <w:rStyle w:val="Hyperlink"/>
          </w:rPr>
          <w:t>Procedure tot en met inschrijving</w:t>
        </w:r>
        <w:r>
          <w:rPr>
            <w:webHidden/>
          </w:rPr>
          <w:tab/>
        </w:r>
        <w:r>
          <w:rPr>
            <w:webHidden/>
          </w:rPr>
          <w:fldChar w:fldCharType="begin"/>
        </w:r>
        <w:r>
          <w:rPr>
            <w:webHidden/>
          </w:rPr>
          <w:instrText xml:space="preserve"> PAGEREF _Toc213054060 \h </w:instrText>
        </w:r>
        <w:r>
          <w:rPr>
            <w:webHidden/>
          </w:rPr>
        </w:r>
        <w:r>
          <w:rPr>
            <w:webHidden/>
          </w:rPr>
          <w:fldChar w:fldCharType="separate"/>
        </w:r>
        <w:r w:rsidR="00C460F3">
          <w:rPr>
            <w:webHidden/>
          </w:rPr>
          <w:t>8</w:t>
        </w:r>
        <w:r>
          <w:rPr>
            <w:webHidden/>
          </w:rPr>
          <w:fldChar w:fldCharType="end"/>
        </w:r>
      </w:hyperlink>
    </w:p>
    <w:p w14:paraId="421F8174" w14:textId="71C220B2" w:rsidR="00884290" w:rsidRDefault="00884290">
      <w:pPr>
        <w:pStyle w:val="TOC2"/>
        <w:rPr>
          <w:rFonts w:asciiTheme="minorHAnsi" w:eastAsiaTheme="minorEastAsia" w:hAnsiTheme="minorHAnsi" w:cstheme="minorBidi"/>
          <w:kern w:val="2"/>
          <w:sz w:val="24"/>
          <w:szCs w:val="24"/>
          <w14:ligatures w14:val="standardContextual"/>
        </w:rPr>
      </w:pPr>
      <w:hyperlink w:anchor="_Toc213054061" w:history="1">
        <w:r w:rsidRPr="0036187F">
          <w:rPr>
            <w:rStyle w:val="Hyperlink"/>
          </w:rPr>
          <w:t>3.1</w:t>
        </w:r>
        <w:r>
          <w:rPr>
            <w:rFonts w:asciiTheme="minorHAnsi" w:eastAsiaTheme="minorEastAsia" w:hAnsiTheme="minorHAnsi" w:cstheme="minorBidi"/>
            <w:kern w:val="2"/>
            <w:sz w:val="24"/>
            <w:szCs w:val="24"/>
            <w14:ligatures w14:val="standardContextual"/>
          </w:rPr>
          <w:tab/>
        </w:r>
        <w:r w:rsidRPr="0036187F">
          <w:rPr>
            <w:rStyle w:val="Hyperlink"/>
          </w:rPr>
          <w:t>Beschrijving aanbestedingsproces op hoofdlijnen</w:t>
        </w:r>
        <w:r>
          <w:rPr>
            <w:webHidden/>
          </w:rPr>
          <w:tab/>
        </w:r>
        <w:r>
          <w:rPr>
            <w:webHidden/>
          </w:rPr>
          <w:fldChar w:fldCharType="begin"/>
        </w:r>
        <w:r>
          <w:rPr>
            <w:webHidden/>
          </w:rPr>
          <w:instrText xml:space="preserve"> PAGEREF _Toc213054061 \h </w:instrText>
        </w:r>
        <w:r>
          <w:rPr>
            <w:webHidden/>
          </w:rPr>
        </w:r>
        <w:r>
          <w:rPr>
            <w:webHidden/>
          </w:rPr>
          <w:fldChar w:fldCharType="separate"/>
        </w:r>
        <w:r w:rsidR="00C460F3">
          <w:rPr>
            <w:webHidden/>
          </w:rPr>
          <w:t>8</w:t>
        </w:r>
        <w:r>
          <w:rPr>
            <w:webHidden/>
          </w:rPr>
          <w:fldChar w:fldCharType="end"/>
        </w:r>
      </w:hyperlink>
    </w:p>
    <w:p w14:paraId="4DB610BD" w14:textId="5BC69973" w:rsidR="00884290" w:rsidRDefault="00884290">
      <w:pPr>
        <w:pStyle w:val="TOC2"/>
        <w:rPr>
          <w:rFonts w:asciiTheme="minorHAnsi" w:eastAsiaTheme="minorEastAsia" w:hAnsiTheme="minorHAnsi" w:cstheme="minorBidi"/>
          <w:kern w:val="2"/>
          <w:sz w:val="24"/>
          <w:szCs w:val="24"/>
          <w14:ligatures w14:val="standardContextual"/>
        </w:rPr>
      </w:pPr>
      <w:hyperlink w:anchor="_Toc213054062" w:history="1">
        <w:r w:rsidRPr="0036187F">
          <w:rPr>
            <w:rStyle w:val="Hyperlink"/>
          </w:rPr>
          <w:t>3.2</w:t>
        </w:r>
        <w:r>
          <w:rPr>
            <w:rFonts w:asciiTheme="minorHAnsi" w:eastAsiaTheme="minorEastAsia" w:hAnsiTheme="minorHAnsi" w:cstheme="minorBidi"/>
            <w:kern w:val="2"/>
            <w:sz w:val="24"/>
            <w:szCs w:val="24"/>
            <w14:ligatures w14:val="standardContextual"/>
          </w:rPr>
          <w:tab/>
        </w:r>
        <w:r w:rsidRPr="0036187F">
          <w:rPr>
            <w:rStyle w:val="Hyperlink"/>
          </w:rPr>
          <w:t>Planning van de aanbestedingsprocedure</w:t>
        </w:r>
        <w:r>
          <w:rPr>
            <w:webHidden/>
          </w:rPr>
          <w:tab/>
        </w:r>
        <w:r>
          <w:rPr>
            <w:webHidden/>
          </w:rPr>
          <w:fldChar w:fldCharType="begin"/>
        </w:r>
        <w:r>
          <w:rPr>
            <w:webHidden/>
          </w:rPr>
          <w:instrText xml:space="preserve"> PAGEREF _Toc213054062 \h </w:instrText>
        </w:r>
        <w:r>
          <w:rPr>
            <w:webHidden/>
          </w:rPr>
        </w:r>
        <w:r>
          <w:rPr>
            <w:webHidden/>
          </w:rPr>
          <w:fldChar w:fldCharType="separate"/>
        </w:r>
        <w:r w:rsidR="00C460F3">
          <w:rPr>
            <w:webHidden/>
          </w:rPr>
          <w:t>8</w:t>
        </w:r>
        <w:r>
          <w:rPr>
            <w:webHidden/>
          </w:rPr>
          <w:fldChar w:fldCharType="end"/>
        </w:r>
      </w:hyperlink>
    </w:p>
    <w:p w14:paraId="5CACF514" w14:textId="4496F897" w:rsidR="00884290" w:rsidRDefault="00884290">
      <w:pPr>
        <w:pStyle w:val="TOC2"/>
        <w:rPr>
          <w:rFonts w:asciiTheme="minorHAnsi" w:eastAsiaTheme="minorEastAsia" w:hAnsiTheme="minorHAnsi" w:cstheme="minorBidi"/>
          <w:kern w:val="2"/>
          <w:sz w:val="24"/>
          <w:szCs w:val="24"/>
          <w14:ligatures w14:val="standardContextual"/>
        </w:rPr>
      </w:pPr>
      <w:hyperlink w:anchor="_Toc213054063" w:history="1">
        <w:r w:rsidRPr="0036187F">
          <w:rPr>
            <w:rStyle w:val="Hyperlink"/>
          </w:rPr>
          <w:t>3.3</w:t>
        </w:r>
        <w:r>
          <w:rPr>
            <w:rFonts w:asciiTheme="minorHAnsi" w:eastAsiaTheme="minorEastAsia" w:hAnsiTheme="minorHAnsi" w:cstheme="minorBidi"/>
            <w:kern w:val="2"/>
            <w:sz w:val="24"/>
            <w:szCs w:val="24"/>
            <w14:ligatures w14:val="standardContextual"/>
          </w:rPr>
          <w:tab/>
        </w:r>
        <w:r w:rsidRPr="0036187F">
          <w:rPr>
            <w:rStyle w:val="Hyperlink"/>
          </w:rPr>
          <w:t>Inlichtingen</w:t>
        </w:r>
        <w:r>
          <w:rPr>
            <w:webHidden/>
          </w:rPr>
          <w:tab/>
        </w:r>
        <w:r>
          <w:rPr>
            <w:webHidden/>
          </w:rPr>
          <w:fldChar w:fldCharType="begin"/>
        </w:r>
        <w:r>
          <w:rPr>
            <w:webHidden/>
          </w:rPr>
          <w:instrText xml:space="preserve"> PAGEREF _Toc213054063 \h </w:instrText>
        </w:r>
        <w:r>
          <w:rPr>
            <w:webHidden/>
          </w:rPr>
        </w:r>
        <w:r>
          <w:rPr>
            <w:webHidden/>
          </w:rPr>
          <w:fldChar w:fldCharType="separate"/>
        </w:r>
        <w:r w:rsidR="00C460F3">
          <w:rPr>
            <w:webHidden/>
          </w:rPr>
          <w:t>9</w:t>
        </w:r>
        <w:r>
          <w:rPr>
            <w:webHidden/>
          </w:rPr>
          <w:fldChar w:fldCharType="end"/>
        </w:r>
      </w:hyperlink>
    </w:p>
    <w:p w14:paraId="7242F8F9" w14:textId="14E3F007" w:rsidR="00884290" w:rsidRDefault="00884290">
      <w:pPr>
        <w:pStyle w:val="TOC3"/>
        <w:tabs>
          <w:tab w:val="left" w:pos="1560"/>
        </w:tabs>
        <w:rPr>
          <w:rFonts w:asciiTheme="minorHAnsi" w:eastAsiaTheme="minorEastAsia" w:hAnsiTheme="minorHAnsi" w:cstheme="minorBidi"/>
          <w:kern w:val="2"/>
          <w:sz w:val="24"/>
          <w:szCs w:val="24"/>
          <w14:ligatures w14:val="standardContextual"/>
        </w:rPr>
      </w:pPr>
      <w:hyperlink w:anchor="_Toc213054064" w:history="1">
        <w:r w:rsidRPr="0036187F">
          <w:rPr>
            <w:rStyle w:val="Hyperlink"/>
          </w:rPr>
          <w:t>3.3.1</w:t>
        </w:r>
        <w:r>
          <w:rPr>
            <w:rFonts w:asciiTheme="minorHAnsi" w:eastAsiaTheme="minorEastAsia" w:hAnsiTheme="minorHAnsi" w:cstheme="minorBidi"/>
            <w:kern w:val="2"/>
            <w:sz w:val="24"/>
            <w:szCs w:val="24"/>
            <w14:ligatures w14:val="standardContextual"/>
          </w:rPr>
          <w:tab/>
        </w:r>
        <w:r w:rsidRPr="0036187F">
          <w:rPr>
            <w:rStyle w:val="Hyperlink"/>
          </w:rPr>
          <w:t>Algemene inlichtingen</w:t>
        </w:r>
        <w:r>
          <w:rPr>
            <w:webHidden/>
          </w:rPr>
          <w:tab/>
        </w:r>
        <w:r>
          <w:rPr>
            <w:webHidden/>
          </w:rPr>
          <w:fldChar w:fldCharType="begin"/>
        </w:r>
        <w:r>
          <w:rPr>
            <w:webHidden/>
          </w:rPr>
          <w:instrText xml:space="preserve"> PAGEREF _Toc213054064 \h </w:instrText>
        </w:r>
        <w:r>
          <w:rPr>
            <w:webHidden/>
          </w:rPr>
        </w:r>
        <w:r>
          <w:rPr>
            <w:webHidden/>
          </w:rPr>
          <w:fldChar w:fldCharType="separate"/>
        </w:r>
        <w:r w:rsidR="00C460F3">
          <w:rPr>
            <w:webHidden/>
          </w:rPr>
          <w:t>9</w:t>
        </w:r>
        <w:r>
          <w:rPr>
            <w:webHidden/>
          </w:rPr>
          <w:fldChar w:fldCharType="end"/>
        </w:r>
      </w:hyperlink>
    </w:p>
    <w:p w14:paraId="0E565A34" w14:textId="3788CEF0" w:rsidR="00884290" w:rsidRDefault="00884290">
      <w:pPr>
        <w:pStyle w:val="TOC2"/>
        <w:rPr>
          <w:rFonts w:asciiTheme="minorHAnsi" w:eastAsiaTheme="minorEastAsia" w:hAnsiTheme="minorHAnsi" w:cstheme="minorBidi"/>
          <w:kern w:val="2"/>
          <w:sz w:val="24"/>
          <w:szCs w:val="24"/>
          <w14:ligatures w14:val="standardContextual"/>
        </w:rPr>
      </w:pPr>
      <w:hyperlink w:anchor="_Toc213054065" w:history="1">
        <w:r w:rsidRPr="0036187F">
          <w:rPr>
            <w:rStyle w:val="Hyperlink"/>
          </w:rPr>
          <w:t>3.4</w:t>
        </w:r>
        <w:r>
          <w:rPr>
            <w:rFonts w:asciiTheme="minorHAnsi" w:eastAsiaTheme="minorEastAsia" w:hAnsiTheme="minorHAnsi" w:cstheme="minorBidi"/>
            <w:kern w:val="2"/>
            <w:sz w:val="24"/>
            <w:szCs w:val="24"/>
            <w14:ligatures w14:val="standardContextual"/>
          </w:rPr>
          <w:tab/>
        </w:r>
        <w:r w:rsidRPr="0036187F">
          <w:rPr>
            <w:rStyle w:val="Hyperlink"/>
          </w:rPr>
          <w:t>Indienen inschrijvingsdocumenten</w:t>
        </w:r>
        <w:r>
          <w:rPr>
            <w:webHidden/>
          </w:rPr>
          <w:tab/>
        </w:r>
        <w:r>
          <w:rPr>
            <w:webHidden/>
          </w:rPr>
          <w:fldChar w:fldCharType="begin"/>
        </w:r>
        <w:r>
          <w:rPr>
            <w:webHidden/>
          </w:rPr>
          <w:instrText xml:space="preserve"> PAGEREF _Toc213054065 \h </w:instrText>
        </w:r>
        <w:r>
          <w:rPr>
            <w:webHidden/>
          </w:rPr>
        </w:r>
        <w:r>
          <w:rPr>
            <w:webHidden/>
          </w:rPr>
          <w:fldChar w:fldCharType="separate"/>
        </w:r>
        <w:r w:rsidR="00C460F3">
          <w:rPr>
            <w:webHidden/>
          </w:rPr>
          <w:t>9</w:t>
        </w:r>
        <w:r>
          <w:rPr>
            <w:webHidden/>
          </w:rPr>
          <w:fldChar w:fldCharType="end"/>
        </w:r>
      </w:hyperlink>
    </w:p>
    <w:p w14:paraId="21CF262E" w14:textId="083B3E9D" w:rsidR="00884290" w:rsidRDefault="00884290">
      <w:pPr>
        <w:pStyle w:val="TOC2"/>
        <w:rPr>
          <w:rFonts w:asciiTheme="minorHAnsi" w:eastAsiaTheme="minorEastAsia" w:hAnsiTheme="minorHAnsi" w:cstheme="minorBidi"/>
          <w:kern w:val="2"/>
          <w:sz w:val="24"/>
          <w:szCs w:val="24"/>
          <w14:ligatures w14:val="standardContextual"/>
        </w:rPr>
      </w:pPr>
      <w:hyperlink w:anchor="_Toc213054066" w:history="1">
        <w:r w:rsidRPr="0036187F">
          <w:rPr>
            <w:rStyle w:val="Hyperlink"/>
          </w:rPr>
          <w:t>3.5</w:t>
        </w:r>
        <w:r>
          <w:rPr>
            <w:rFonts w:asciiTheme="minorHAnsi" w:eastAsiaTheme="minorEastAsia" w:hAnsiTheme="minorHAnsi" w:cstheme="minorBidi"/>
            <w:kern w:val="2"/>
            <w:sz w:val="24"/>
            <w:szCs w:val="24"/>
            <w14:ligatures w14:val="standardContextual"/>
          </w:rPr>
          <w:tab/>
        </w:r>
        <w:r w:rsidRPr="0036187F">
          <w:rPr>
            <w:rStyle w:val="Hyperlink"/>
          </w:rPr>
          <w:t>Eigen verklaring</w:t>
        </w:r>
        <w:r>
          <w:rPr>
            <w:webHidden/>
          </w:rPr>
          <w:tab/>
        </w:r>
        <w:r>
          <w:rPr>
            <w:webHidden/>
          </w:rPr>
          <w:fldChar w:fldCharType="begin"/>
        </w:r>
        <w:r>
          <w:rPr>
            <w:webHidden/>
          </w:rPr>
          <w:instrText xml:space="preserve"> PAGEREF _Toc213054066 \h </w:instrText>
        </w:r>
        <w:r>
          <w:rPr>
            <w:webHidden/>
          </w:rPr>
        </w:r>
        <w:r>
          <w:rPr>
            <w:webHidden/>
          </w:rPr>
          <w:fldChar w:fldCharType="separate"/>
        </w:r>
        <w:r w:rsidR="00C460F3">
          <w:rPr>
            <w:webHidden/>
          </w:rPr>
          <w:t>10</w:t>
        </w:r>
        <w:r>
          <w:rPr>
            <w:webHidden/>
          </w:rPr>
          <w:fldChar w:fldCharType="end"/>
        </w:r>
      </w:hyperlink>
    </w:p>
    <w:p w14:paraId="22F86969" w14:textId="4E37A75D" w:rsidR="00884290" w:rsidRDefault="00884290">
      <w:pPr>
        <w:pStyle w:val="TOC2"/>
        <w:rPr>
          <w:rFonts w:asciiTheme="minorHAnsi" w:eastAsiaTheme="minorEastAsia" w:hAnsiTheme="minorHAnsi" w:cstheme="minorBidi"/>
          <w:kern w:val="2"/>
          <w:sz w:val="24"/>
          <w:szCs w:val="24"/>
          <w14:ligatures w14:val="standardContextual"/>
        </w:rPr>
      </w:pPr>
      <w:hyperlink w:anchor="_Toc213054067" w:history="1">
        <w:r w:rsidRPr="0036187F">
          <w:rPr>
            <w:rStyle w:val="Hyperlink"/>
          </w:rPr>
          <w:t>3.6</w:t>
        </w:r>
        <w:r>
          <w:rPr>
            <w:rFonts w:asciiTheme="minorHAnsi" w:eastAsiaTheme="minorEastAsia" w:hAnsiTheme="minorHAnsi" w:cstheme="minorBidi"/>
            <w:kern w:val="2"/>
            <w:sz w:val="24"/>
            <w:szCs w:val="24"/>
            <w14:ligatures w14:val="standardContextual"/>
          </w:rPr>
          <w:tab/>
        </w:r>
        <w:r w:rsidRPr="0036187F">
          <w:rPr>
            <w:rStyle w:val="Hyperlink"/>
          </w:rPr>
          <w:t>Uitsluitingsgronden</w:t>
        </w:r>
        <w:r>
          <w:rPr>
            <w:webHidden/>
          </w:rPr>
          <w:tab/>
        </w:r>
        <w:r>
          <w:rPr>
            <w:webHidden/>
          </w:rPr>
          <w:fldChar w:fldCharType="begin"/>
        </w:r>
        <w:r>
          <w:rPr>
            <w:webHidden/>
          </w:rPr>
          <w:instrText xml:space="preserve"> PAGEREF _Toc213054067 \h </w:instrText>
        </w:r>
        <w:r>
          <w:rPr>
            <w:webHidden/>
          </w:rPr>
        </w:r>
        <w:r>
          <w:rPr>
            <w:webHidden/>
          </w:rPr>
          <w:fldChar w:fldCharType="separate"/>
        </w:r>
        <w:r w:rsidR="00C460F3">
          <w:rPr>
            <w:webHidden/>
          </w:rPr>
          <w:t>11</w:t>
        </w:r>
        <w:r>
          <w:rPr>
            <w:webHidden/>
          </w:rPr>
          <w:fldChar w:fldCharType="end"/>
        </w:r>
      </w:hyperlink>
    </w:p>
    <w:p w14:paraId="2EF0AB8D" w14:textId="074E28D1" w:rsidR="00884290" w:rsidRDefault="00884290">
      <w:pPr>
        <w:pStyle w:val="TOC2"/>
        <w:rPr>
          <w:rFonts w:asciiTheme="minorHAnsi" w:eastAsiaTheme="minorEastAsia" w:hAnsiTheme="minorHAnsi" w:cstheme="minorBidi"/>
          <w:kern w:val="2"/>
          <w:sz w:val="24"/>
          <w:szCs w:val="24"/>
          <w14:ligatures w14:val="standardContextual"/>
        </w:rPr>
      </w:pPr>
      <w:hyperlink w:anchor="_Toc213054068" w:history="1">
        <w:r w:rsidRPr="0036187F">
          <w:rPr>
            <w:rStyle w:val="Hyperlink"/>
          </w:rPr>
          <w:t>3.7</w:t>
        </w:r>
        <w:r>
          <w:rPr>
            <w:rFonts w:asciiTheme="minorHAnsi" w:eastAsiaTheme="minorEastAsia" w:hAnsiTheme="minorHAnsi" w:cstheme="minorBidi"/>
            <w:kern w:val="2"/>
            <w:sz w:val="24"/>
            <w:szCs w:val="24"/>
            <w14:ligatures w14:val="standardContextual"/>
          </w:rPr>
          <w:tab/>
        </w:r>
        <w:r w:rsidRPr="0036187F">
          <w:rPr>
            <w:rStyle w:val="Hyperlink"/>
          </w:rPr>
          <w:t>Geschiktheidseisen</w:t>
        </w:r>
        <w:r>
          <w:rPr>
            <w:webHidden/>
          </w:rPr>
          <w:tab/>
        </w:r>
        <w:r>
          <w:rPr>
            <w:webHidden/>
          </w:rPr>
          <w:fldChar w:fldCharType="begin"/>
        </w:r>
        <w:r>
          <w:rPr>
            <w:webHidden/>
          </w:rPr>
          <w:instrText xml:space="preserve"> PAGEREF _Toc213054068 \h </w:instrText>
        </w:r>
        <w:r>
          <w:rPr>
            <w:webHidden/>
          </w:rPr>
        </w:r>
        <w:r>
          <w:rPr>
            <w:webHidden/>
          </w:rPr>
          <w:fldChar w:fldCharType="separate"/>
        </w:r>
        <w:r w:rsidR="00C460F3">
          <w:rPr>
            <w:webHidden/>
          </w:rPr>
          <w:t>12</w:t>
        </w:r>
        <w:r>
          <w:rPr>
            <w:webHidden/>
          </w:rPr>
          <w:fldChar w:fldCharType="end"/>
        </w:r>
      </w:hyperlink>
    </w:p>
    <w:p w14:paraId="61F201DC" w14:textId="4BD16DAD" w:rsidR="00884290" w:rsidRDefault="00884290">
      <w:pPr>
        <w:pStyle w:val="TOC3"/>
        <w:tabs>
          <w:tab w:val="left" w:pos="1560"/>
        </w:tabs>
        <w:rPr>
          <w:rFonts w:asciiTheme="minorHAnsi" w:eastAsiaTheme="minorEastAsia" w:hAnsiTheme="minorHAnsi" w:cstheme="minorBidi"/>
          <w:kern w:val="2"/>
          <w:sz w:val="24"/>
          <w:szCs w:val="24"/>
          <w14:ligatures w14:val="standardContextual"/>
        </w:rPr>
      </w:pPr>
      <w:hyperlink w:anchor="_Toc213054069" w:history="1">
        <w:r w:rsidRPr="0036187F">
          <w:rPr>
            <w:rStyle w:val="Hyperlink"/>
          </w:rPr>
          <w:t>3.7.1</w:t>
        </w:r>
        <w:r>
          <w:rPr>
            <w:rFonts w:asciiTheme="minorHAnsi" w:eastAsiaTheme="minorEastAsia" w:hAnsiTheme="minorHAnsi" w:cstheme="minorBidi"/>
            <w:kern w:val="2"/>
            <w:sz w:val="24"/>
            <w:szCs w:val="24"/>
            <w14:ligatures w14:val="standardContextual"/>
          </w:rPr>
          <w:tab/>
        </w:r>
        <w:r w:rsidRPr="0036187F">
          <w:rPr>
            <w:rStyle w:val="Hyperlink"/>
          </w:rPr>
          <w:t>Technische bekwaamheid en beroepsbekwaamheid: kerncompetenties</w:t>
        </w:r>
        <w:r>
          <w:rPr>
            <w:webHidden/>
          </w:rPr>
          <w:tab/>
        </w:r>
        <w:r>
          <w:rPr>
            <w:webHidden/>
          </w:rPr>
          <w:fldChar w:fldCharType="begin"/>
        </w:r>
        <w:r>
          <w:rPr>
            <w:webHidden/>
          </w:rPr>
          <w:instrText xml:space="preserve"> PAGEREF _Toc213054069 \h </w:instrText>
        </w:r>
        <w:r>
          <w:rPr>
            <w:webHidden/>
          </w:rPr>
        </w:r>
        <w:r>
          <w:rPr>
            <w:webHidden/>
          </w:rPr>
          <w:fldChar w:fldCharType="separate"/>
        </w:r>
        <w:r w:rsidR="00C460F3">
          <w:rPr>
            <w:webHidden/>
          </w:rPr>
          <w:t>12</w:t>
        </w:r>
        <w:r>
          <w:rPr>
            <w:webHidden/>
          </w:rPr>
          <w:fldChar w:fldCharType="end"/>
        </w:r>
      </w:hyperlink>
    </w:p>
    <w:p w14:paraId="1C3E3342" w14:textId="2FAB8A14" w:rsidR="00884290" w:rsidRDefault="00884290">
      <w:pPr>
        <w:pStyle w:val="TOC3"/>
        <w:tabs>
          <w:tab w:val="left" w:pos="1560"/>
        </w:tabs>
        <w:rPr>
          <w:rFonts w:asciiTheme="minorHAnsi" w:eastAsiaTheme="minorEastAsia" w:hAnsiTheme="minorHAnsi" w:cstheme="minorBidi"/>
          <w:kern w:val="2"/>
          <w:sz w:val="24"/>
          <w:szCs w:val="24"/>
          <w14:ligatures w14:val="standardContextual"/>
        </w:rPr>
      </w:pPr>
      <w:hyperlink w:anchor="_Toc213054070" w:history="1">
        <w:r w:rsidRPr="0036187F">
          <w:rPr>
            <w:rStyle w:val="Hyperlink"/>
          </w:rPr>
          <w:t>3.7.2</w:t>
        </w:r>
        <w:r>
          <w:rPr>
            <w:rFonts w:asciiTheme="minorHAnsi" w:eastAsiaTheme="minorEastAsia" w:hAnsiTheme="minorHAnsi" w:cstheme="minorBidi"/>
            <w:kern w:val="2"/>
            <w:sz w:val="24"/>
            <w:szCs w:val="24"/>
            <w14:ligatures w14:val="standardContextual"/>
          </w:rPr>
          <w:tab/>
        </w:r>
        <w:r w:rsidRPr="0036187F">
          <w:rPr>
            <w:rStyle w:val="Hyperlink"/>
          </w:rPr>
          <w:t>Technische - en beroepsbekwaamheid: kwaliteitsborging</w:t>
        </w:r>
        <w:r>
          <w:rPr>
            <w:webHidden/>
          </w:rPr>
          <w:tab/>
        </w:r>
        <w:r>
          <w:rPr>
            <w:webHidden/>
          </w:rPr>
          <w:fldChar w:fldCharType="begin"/>
        </w:r>
        <w:r>
          <w:rPr>
            <w:webHidden/>
          </w:rPr>
          <w:instrText xml:space="preserve"> PAGEREF _Toc213054070 \h </w:instrText>
        </w:r>
        <w:r>
          <w:rPr>
            <w:webHidden/>
          </w:rPr>
        </w:r>
        <w:r>
          <w:rPr>
            <w:webHidden/>
          </w:rPr>
          <w:fldChar w:fldCharType="separate"/>
        </w:r>
        <w:r w:rsidR="00C460F3">
          <w:rPr>
            <w:webHidden/>
          </w:rPr>
          <w:t>13</w:t>
        </w:r>
        <w:r>
          <w:rPr>
            <w:webHidden/>
          </w:rPr>
          <w:fldChar w:fldCharType="end"/>
        </w:r>
      </w:hyperlink>
    </w:p>
    <w:p w14:paraId="194138C1" w14:textId="51919861" w:rsidR="00884290" w:rsidRDefault="00884290">
      <w:pPr>
        <w:pStyle w:val="TOC3"/>
        <w:tabs>
          <w:tab w:val="left" w:pos="1560"/>
        </w:tabs>
        <w:rPr>
          <w:rFonts w:asciiTheme="minorHAnsi" w:eastAsiaTheme="minorEastAsia" w:hAnsiTheme="minorHAnsi" w:cstheme="minorBidi"/>
          <w:kern w:val="2"/>
          <w:sz w:val="24"/>
          <w:szCs w:val="24"/>
          <w14:ligatures w14:val="standardContextual"/>
        </w:rPr>
      </w:pPr>
      <w:hyperlink w:anchor="_Toc213054071" w:history="1">
        <w:r w:rsidRPr="0036187F">
          <w:rPr>
            <w:rStyle w:val="Hyperlink"/>
          </w:rPr>
          <w:t>3.7.3</w:t>
        </w:r>
        <w:r>
          <w:rPr>
            <w:rFonts w:asciiTheme="minorHAnsi" w:eastAsiaTheme="minorEastAsia" w:hAnsiTheme="minorHAnsi" w:cstheme="minorBidi"/>
            <w:kern w:val="2"/>
            <w:sz w:val="24"/>
            <w:szCs w:val="24"/>
            <w14:ligatures w14:val="standardContextual"/>
          </w:rPr>
          <w:tab/>
        </w:r>
        <w:r w:rsidRPr="0036187F">
          <w:rPr>
            <w:rStyle w:val="Hyperlink"/>
          </w:rPr>
          <w:t>Financiële en economische draagkracht</w:t>
        </w:r>
        <w:r>
          <w:rPr>
            <w:webHidden/>
          </w:rPr>
          <w:tab/>
        </w:r>
        <w:r>
          <w:rPr>
            <w:webHidden/>
          </w:rPr>
          <w:fldChar w:fldCharType="begin"/>
        </w:r>
        <w:r>
          <w:rPr>
            <w:webHidden/>
          </w:rPr>
          <w:instrText xml:space="preserve"> PAGEREF _Toc213054071 \h </w:instrText>
        </w:r>
        <w:r>
          <w:rPr>
            <w:webHidden/>
          </w:rPr>
        </w:r>
        <w:r>
          <w:rPr>
            <w:webHidden/>
          </w:rPr>
          <w:fldChar w:fldCharType="separate"/>
        </w:r>
        <w:r w:rsidR="00C460F3">
          <w:rPr>
            <w:webHidden/>
          </w:rPr>
          <w:t>14</w:t>
        </w:r>
        <w:r>
          <w:rPr>
            <w:webHidden/>
          </w:rPr>
          <w:fldChar w:fldCharType="end"/>
        </w:r>
      </w:hyperlink>
    </w:p>
    <w:p w14:paraId="762B0C6B" w14:textId="747F6878" w:rsidR="00884290" w:rsidRDefault="00884290">
      <w:pPr>
        <w:pStyle w:val="TOC1"/>
        <w:rPr>
          <w:rFonts w:asciiTheme="minorHAnsi" w:eastAsiaTheme="minorEastAsia" w:hAnsiTheme="minorHAnsi" w:cstheme="minorBidi"/>
          <w:caps w:val="0"/>
          <w:color w:val="auto"/>
          <w:kern w:val="2"/>
          <w:sz w:val="24"/>
          <w:szCs w:val="24"/>
          <w14:ligatures w14:val="standardContextual"/>
        </w:rPr>
      </w:pPr>
      <w:hyperlink w:anchor="_Toc213054072" w:history="1">
        <w:r w:rsidRPr="0036187F">
          <w:rPr>
            <w:rStyle w:val="Hyperlink"/>
            <w:rFonts w:ascii="Segoe UI Light" w:hAnsi="Segoe UI Light"/>
          </w:rPr>
          <w:t>4</w:t>
        </w:r>
        <w:r>
          <w:rPr>
            <w:rFonts w:asciiTheme="minorHAnsi" w:eastAsiaTheme="minorEastAsia" w:hAnsiTheme="minorHAnsi" w:cstheme="minorBidi"/>
            <w:caps w:val="0"/>
            <w:color w:val="auto"/>
            <w:kern w:val="2"/>
            <w:sz w:val="24"/>
            <w:szCs w:val="24"/>
            <w14:ligatures w14:val="standardContextual"/>
          </w:rPr>
          <w:tab/>
        </w:r>
        <w:r w:rsidRPr="0036187F">
          <w:rPr>
            <w:rStyle w:val="Hyperlink"/>
          </w:rPr>
          <w:t>Procedure na inschrijving: toetsing, uitsluiting en gunning</w:t>
        </w:r>
        <w:r>
          <w:rPr>
            <w:webHidden/>
          </w:rPr>
          <w:tab/>
        </w:r>
        <w:r>
          <w:rPr>
            <w:webHidden/>
          </w:rPr>
          <w:fldChar w:fldCharType="begin"/>
        </w:r>
        <w:r>
          <w:rPr>
            <w:webHidden/>
          </w:rPr>
          <w:instrText xml:space="preserve"> PAGEREF _Toc213054072 \h </w:instrText>
        </w:r>
        <w:r>
          <w:rPr>
            <w:webHidden/>
          </w:rPr>
        </w:r>
        <w:r>
          <w:rPr>
            <w:webHidden/>
          </w:rPr>
          <w:fldChar w:fldCharType="separate"/>
        </w:r>
        <w:r w:rsidR="00C460F3">
          <w:rPr>
            <w:webHidden/>
          </w:rPr>
          <w:t>15</w:t>
        </w:r>
        <w:r>
          <w:rPr>
            <w:webHidden/>
          </w:rPr>
          <w:fldChar w:fldCharType="end"/>
        </w:r>
      </w:hyperlink>
    </w:p>
    <w:p w14:paraId="6C884993" w14:textId="2EF235AF" w:rsidR="00884290" w:rsidRDefault="00884290">
      <w:pPr>
        <w:pStyle w:val="TOC2"/>
        <w:rPr>
          <w:rFonts w:asciiTheme="minorHAnsi" w:eastAsiaTheme="minorEastAsia" w:hAnsiTheme="minorHAnsi" w:cstheme="minorBidi"/>
          <w:kern w:val="2"/>
          <w:sz w:val="24"/>
          <w:szCs w:val="24"/>
          <w14:ligatures w14:val="standardContextual"/>
        </w:rPr>
      </w:pPr>
      <w:hyperlink w:anchor="_Toc213054073" w:history="1">
        <w:r w:rsidRPr="0036187F">
          <w:rPr>
            <w:rStyle w:val="Hyperlink"/>
          </w:rPr>
          <w:t>4.1</w:t>
        </w:r>
        <w:r>
          <w:rPr>
            <w:rFonts w:asciiTheme="minorHAnsi" w:eastAsiaTheme="minorEastAsia" w:hAnsiTheme="minorHAnsi" w:cstheme="minorBidi"/>
            <w:kern w:val="2"/>
            <w:sz w:val="24"/>
            <w:szCs w:val="24"/>
            <w14:ligatures w14:val="standardContextual"/>
          </w:rPr>
          <w:tab/>
        </w:r>
        <w:r w:rsidRPr="0036187F">
          <w:rPr>
            <w:rStyle w:val="Hyperlink"/>
          </w:rPr>
          <w:t>Gunningscriterium</w:t>
        </w:r>
        <w:r>
          <w:rPr>
            <w:webHidden/>
          </w:rPr>
          <w:tab/>
        </w:r>
        <w:r>
          <w:rPr>
            <w:webHidden/>
          </w:rPr>
          <w:fldChar w:fldCharType="begin"/>
        </w:r>
        <w:r>
          <w:rPr>
            <w:webHidden/>
          </w:rPr>
          <w:instrText xml:space="preserve"> PAGEREF _Toc213054073 \h </w:instrText>
        </w:r>
        <w:r>
          <w:rPr>
            <w:webHidden/>
          </w:rPr>
        </w:r>
        <w:r>
          <w:rPr>
            <w:webHidden/>
          </w:rPr>
          <w:fldChar w:fldCharType="separate"/>
        </w:r>
        <w:r w:rsidR="00C460F3">
          <w:rPr>
            <w:webHidden/>
          </w:rPr>
          <w:t>15</w:t>
        </w:r>
        <w:r>
          <w:rPr>
            <w:webHidden/>
          </w:rPr>
          <w:fldChar w:fldCharType="end"/>
        </w:r>
      </w:hyperlink>
    </w:p>
    <w:p w14:paraId="437B6B09" w14:textId="7CB26095" w:rsidR="00884290" w:rsidRDefault="00884290">
      <w:pPr>
        <w:pStyle w:val="TOC2"/>
        <w:rPr>
          <w:rStyle w:val="Hyperlink"/>
        </w:rPr>
      </w:pPr>
      <w:hyperlink w:anchor="_Toc213054074" w:history="1">
        <w:r w:rsidRPr="0036187F">
          <w:rPr>
            <w:rStyle w:val="Hyperlink"/>
          </w:rPr>
          <w:t>4.2</w:t>
        </w:r>
        <w:r>
          <w:rPr>
            <w:rFonts w:asciiTheme="minorHAnsi" w:eastAsiaTheme="minorEastAsia" w:hAnsiTheme="minorHAnsi" w:cstheme="minorBidi"/>
            <w:kern w:val="2"/>
            <w:sz w:val="24"/>
            <w:szCs w:val="24"/>
            <w14:ligatures w14:val="standardContextual"/>
          </w:rPr>
          <w:tab/>
        </w:r>
        <w:r w:rsidRPr="0036187F">
          <w:rPr>
            <w:rStyle w:val="Hyperlink"/>
          </w:rPr>
          <w:t>Overlegging gegevens na het daartoe gedane verzoek</w:t>
        </w:r>
        <w:r>
          <w:rPr>
            <w:webHidden/>
          </w:rPr>
          <w:tab/>
        </w:r>
        <w:r>
          <w:rPr>
            <w:webHidden/>
          </w:rPr>
          <w:fldChar w:fldCharType="begin"/>
        </w:r>
        <w:r>
          <w:rPr>
            <w:webHidden/>
          </w:rPr>
          <w:instrText xml:space="preserve"> PAGEREF _Toc213054074 \h </w:instrText>
        </w:r>
        <w:r>
          <w:rPr>
            <w:webHidden/>
          </w:rPr>
        </w:r>
        <w:r>
          <w:rPr>
            <w:webHidden/>
          </w:rPr>
          <w:fldChar w:fldCharType="separate"/>
        </w:r>
        <w:r w:rsidR="00C460F3">
          <w:rPr>
            <w:webHidden/>
          </w:rPr>
          <w:t>15</w:t>
        </w:r>
        <w:r>
          <w:rPr>
            <w:webHidden/>
          </w:rPr>
          <w:fldChar w:fldCharType="end"/>
        </w:r>
      </w:hyperlink>
    </w:p>
    <w:p w14:paraId="512155E4" w14:textId="77777777" w:rsidR="00FA1209" w:rsidRDefault="00FA1209" w:rsidP="00FA1209">
      <w:pPr>
        <w:rPr>
          <w:rFonts w:eastAsiaTheme="minorEastAsia"/>
          <w:noProof/>
        </w:rPr>
      </w:pPr>
    </w:p>
    <w:p w14:paraId="324665B2" w14:textId="77777777" w:rsidR="00FA1209" w:rsidRDefault="00FA1209" w:rsidP="00FA1209">
      <w:pPr>
        <w:rPr>
          <w:rFonts w:eastAsiaTheme="minorEastAsia"/>
          <w:noProof/>
        </w:rPr>
      </w:pPr>
    </w:p>
    <w:p w14:paraId="222ACD91" w14:textId="77777777" w:rsidR="00FA1209" w:rsidRPr="00FA1209" w:rsidRDefault="00FA1209" w:rsidP="00FA1209">
      <w:pPr>
        <w:rPr>
          <w:rFonts w:eastAsiaTheme="minorEastAsia"/>
          <w:noProof/>
        </w:rPr>
      </w:pPr>
    </w:p>
    <w:p w14:paraId="70C621FE" w14:textId="6E29547D" w:rsidR="00884290" w:rsidRDefault="00884290">
      <w:pPr>
        <w:pStyle w:val="TOC1"/>
        <w:rPr>
          <w:rFonts w:asciiTheme="minorHAnsi" w:eastAsiaTheme="minorEastAsia" w:hAnsiTheme="minorHAnsi" w:cstheme="minorBidi"/>
          <w:caps w:val="0"/>
          <w:color w:val="auto"/>
          <w:kern w:val="2"/>
          <w:sz w:val="24"/>
          <w:szCs w:val="24"/>
          <w14:ligatures w14:val="standardContextual"/>
        </w:rPr>
      </w:pPr>
      <w:hyperlink w:anchor="_Toc213054075" w:history="1">
        <w:r w:rsidRPr="0036187F">
          <w:rPr>
            <w:rStyle w:val="Hyperlink"/>
            <w:rFonts w:ascii="Segoe UI Light" w:hAnsi="Segoe UI Light"/>
          </w:rPr>
          <w:t>5</w:t>
        </w:r>
        <w:r>
          <w:rPr>
            <w:rFonts w:asciiTheme="minorHAnsi" w:eastAsiaTheme="minorEastAsia" w:hAnsiTheme="minorHAnsi" w:cstheme="minorBidi"/>
            <w:caps w:val="0"/>
            <w:color w:val="auto"/>
            <w:kern w:val="2"/>
            <w:sz w:val="24"/>
            <w:szCs w:val="24"/>
            <w14:ligatures w14:val="standardContextual"/>
          </w:rPr>
          <w:tab/>
        </w:r>
        <w:r w:rsidRPr="0036187F">
          <w:rPr>
            <w:rStyle w:val="Hyperlink"/>
          </w:rPr>
          <w:t>Overige regelingen en voorschriften</w:t>
        </w:r>
        <w:r>
          <w:rPr>
            <w:webHidden/>
          </w:rPr>
          <w:tab/>
        </w:r>
        <w:r>
          <w:rPr>
            <w:webHidden/>
          </w:rPr>
          <w:fldChar w:fldCharType="begin"/>
        </w:r>
        <w:r>
          <w:rPr>
            <w:webHidden/>
          </w:rPr>
          <w:instrText xml:space="preserve"> PAGEREF _Toc213054075 \h </w:instrText>
        </w:r>
        <w:r>
          <w:rPr>
            <w:webHidden/>
          </w:rPr>
        </w:r>
        <w:r>
          <w:rPr>
            <w:webHidden/>
          </w:rPr>
          <w:fldChar w:fldCharType="separate"/>
        </w:r>
        <w:r w:rsidR="00C460F3">
          <w:rPr>
            <w:webHidden/>
          </w:rPr>
          <w:t>17</w:t>
        </w:r>
        <w:r>
          <w:rPr>
            <w:webHidden/>
          </w:rPr>
          <w:fldChar w:fldCharType="end"/>
        </w:r>
      </w:hyperlink>
    </w:p>
    <w:p w14:paraId="7C12F26C" w14:textId="5696F65E" w:rsidR="00884290" w:rsidRDefault="00884290">
      <w:pPr>
        <w:pStyle w:val="TOC2"/>
        <w:rPr>
          <w:rFonts w:asciiTheme="minorHAnsi" w:eastAsiaTheme="minorEastAsia" w:hAnsiTheme="minorHAnsi" w:cstheme="minorBidi"/>
          <w:kern w:val="2"/>
          <w:sz w:val="24"/>
          <w:szCs w:val="24"/>
          <w14:ligatures w14:val="standardContextual"/>
        </w:rPr>
      </w:pPr>
      <w:hyperlink w:anchor="_Toc213054076" w:history="1">
        <w:r w:rsidRPr="0036187F">
          <w:rPr>
            <w:rStyle w:val="Hyperlink"/>
          </w:rPr>
          <w:t>5.1</w:t>
        </w:r>
        <w:r>
          <w:rPr>
            <w:rFonts w:asciiTheme="minorHAnsi" w:eastAsiaTheme="minorEastAsia" w:hAnsiTheme="minorHAnsi" w:cstheme="minorBidi"/>
            <w:kern w:val="2"/>
            <w:sz w:val="24"/>
            <w:szCs w:val="24"/>
            <w14:ligatures w14:val="standardContextual"/>
          </w:rPr>
          <w:tab/>
        </w:r>
        <w:r w:rsidRPr="0036187F">
          <w:rPr>
            <w:rStyle w:val="Hyperlink"/>
          </w:rPr>
          <w:t>Inschrijvingsvergoeding</w:t>
        </w:r>
        <w:r>
          <w:rPr>
            <w:webHidden/>
          </w:rPr>
          <w:tab/>
        </w:r>
        <w:r>
          <w:rPr>
            <w:webHidden/>
          </w:rPr>
          <w:fldChar w:fldCharType="begin"/>
        </w:r>
        <w:r>
          <w:rPr>
            <w:webHidden/>
          </w:rPr>
          <w:instrText xml:space="preserve"> PAGEREF _Toc213054076 \h </w:instrText>
        </w:r>
        <w:r>
          <w:rPr>
            <w:webHidden/>
          </w:rPr>
        </w:r>
        <w:r>
          <w:rPr>
            <w:webHidden/>
          </w:rPr>
          <w:fldChar w:fldCharType="separate"/>
        </w:r>
        <w:r w:rsidR="00C460F3">
          <w:rPr>
            <w:webHidden/>
          </w:rPr>
          <w:t>17</w:t>
        </w:r>
        <w:r>
          <w:rPr>
            <w:webHidden/>
          </w:rPr>
          <w:fldChar w:fldCharType="end"/>
        </w:r>
      </w:hyperlink>
    </w:p>
    <w:p w14:paraId="7DEB21D3" w14:textId="6FBFBBE1" w:rsidR="00884290" w:rsidRDefault="00884290">
      <w:pPr>
        <w:pStyle w:val="TOC2"/>
        <w:rPr>
          <w:rFonts w:asciiTheme="minorHAnsi" w:eastAsiaTheme="minorEastAsia" w:hAnsiTheme="minorHAnsi" w:cstheme="minorBidi"/>
          <w:kern w:val="2"/>
          <w:sz w:val="24"/>
          <w:szCs w:val="24"/>
          <w14:ligatures w14:val="standardContextual"/>
        </w:rPr>
      </w:pPr>
      <w:hyperlink w:anchor="_Toc213054077" w:history="1">
        <w:r w:rsidRPr="0036187F">
          <w:rPr>
            <w:rStyle w:val="Hyperlink"/>
          </w:rPr>
          <w:t>5.2</w:t>
        </w:r>
        <w:r>
          <w:rPr>
            <w:rFonts w:asciiTheme="minorHAnsi" w:eastAsiaTheme="minorEastAsia" w:hAnsiTheme="minorHAnsi" w:cstheme="minorBidi"/>
            <w:kern w:val="2"/>
            <w:sz w:val="24"/>
            <w:szCs w:val="24"/>
            <w14:ligatures w14:val="standardContextual"/>
          </w:rPr>
          <w:tab/>
        </w:r>
        <w:r w:rsidRPr="0036187F">
          <w:rPr>
            <w:rStyle w:val="Hyperlink"/>
          </w:rPr>
          <w:t>Varianten</w:t>
        </w:r>
        <w:r>
          <w:rPr>
            <w:webHidden/>
          </w:rPr>
          <w:tab/>
        </w:r>
        <w:r>
          <w:rPr>
            <w:webHidden/>
          </w:rPr>
          <w:fldChar w:fldCharType="begin"/>
        </w:r>
        <w:r>
          <w:rPr>
            <w:webHidden/>
          </w:rPr>
          <w:instrText xml:space="preserve"> PAGEREF _Toc213054077 \h </w:instrText>
        </w:r>
        <w:r>
          <w:rPr>
            <w:webHidden/>
          </w:rPr>
        </w:r>
        <w:r>
          <w:rPr>
            <w:webHidden/>
          </w:rPr>
          <w:fldChar w:fldCharType="separate"/>
        </w:r>
        <w:r w:rsidR="00C460F3">
          <w:rPr>
            <w:webHidden/>
          </w:rPr>
          <w:t>17</w:t>
        </w:r>
        <w:r>
          <w:rPr>
            <w:webHidden/>
          </w:rPr>
          <w:fldChar w:fldCharType="end"/>
        </w:r>
      </w:hyperlink>
    </w:p>
    <w:p w14:paraId="407DA0F3" w14:textId="36E42037" w:rsidR="00884290" w:rsidRDefault="00884290">
      <w:pPr>
        <w:pStyle w:val="TOC2"/>
        <w:rPr>
          <w:rFonts w:asciiTheme="minorHAnsi" w:eastAsiaTheme="minorEastAsia" w:hAnsiTheme="minorHAnsi" w:cstheme="minorBidi"/>
          <w:kern w:val="2"/>
          <w:sz w:val="24"/>
          <w:szCs w:val="24"/>
          <w14:ligatures w14:val="standardContextual"/>
        </w:rPr>
      </w:pPr>
      <w:hyperlink w:anchor="_Toc213054078" w:history="1">
        <w:r w:rsidRPr="0036187F">
          <w:rPr>
            <w:rStyle w:val="Hyperlink"/>
          </w:rPr>
          <w:t>5.3</w:t>
        </w:r>
        <w:r>
          <w:rPr>
            <w:rFonts w:asciiTheme="minorHAnsi" w:eastAsiaTheme="minorEastAsia" w:hAnsiTheme="minorHAnsi" w:cstheme="minorBidi"/>
            <w:kern w:val="2"/>
            <w:sz w:val="24"/>
            <w:szCs w:val="24"/>
            <w14:ligatures w14:val="standardContextual"/>
          </w:rPr>
          <w:tab/>
        </w:r>
        <w:r w:rsidRPr="0036187F">
          <w:rPr>
            <w:rStyle w:val="Hyperlink"/>
          </w:rPr>
          <w:t>Gestanddoeningstermijn</w:t>
        </w:r>
        <w:r>
          <w:rPr>
            <w:webHidden/>
          </w:rPr>
          <w:tab/>
        </w:r>
        <w:r>
          <w:rPr>
            <w:webHidden/>
          </w:rPr>
          <w:fldChar w:fldCharType="begin"/>
        </w:r>
        <w:r>
          <w:rPr>
            <w:webHidden/>
          </w:rPr>
          <w:instrText xml:space="preserve"> PAGEREF _Toc213054078 \h </w:instrText>
        </w:r>
        <w:r>
          <w:rPr>
            <w:webHidden/>
          </w:rPr>
        </w:r>
        <w:r>
          <w:rPr>
            <w:webHidden/>
          </w:rPr>
          <w:fldChar w:fldCharType="separate"/>
        </w:r>
        <w:r w:rsidR="00C460F3">
          <w:rPr>
            <w:webHidden/>
          </w:rPr>
          <w:t>17</w:t>
        </w:r>
        <w:r>
          <w:rPr>
            <w:webHidden/>
          </w:rPr>
          <w:fldChar w:fldCharType="end"/>
        </w:r>
      </w:hyperlink>
    </w:p>
    <w:p w14:paraId="2E946983" w14:textId="78FC9973" w:rsidR="00884290" w:rsidRDefault="00884290">
      <w:pPr>
        <w:pStyle w:val="TOC2"/>
        <w:rPr>
          <w:rFonts w:asciiTheme="minorHAnsi" w:eastAsiaTheme="minorEastAsia" w:hAnsiTheme="minorHAnsi" w:cstheme="minorBidi"/>
          <w:kern w:val="2"/>
          <w:sz w:val="24"/>
          <w:szCs w:val="24"/>
          <w14:ligatures w14:val="standardContextual"/>
        </w:rPr>
      </w:pPr>
      <w:hyperlink w:anchor="_Toc213054079" w:history="1">
        <w:r w:rsidRPr="0036187F">
          <w:rPr>
            <w:rStyle w:val="Hyperlink"/>
            <w:snapToGrid w:val="0"/>
          </w:rPr>
          <w:t>5.4</w:t>
        </w:r>
        <w:r>
          <w:rPr>
            <w:rFonts w:asciiTheme="minorHAnsi" w:eastAsiaTheme="minorEastAsia" w:hAnsiTheme="minorHAnsi" w:cstheme="minorBidi"/>
            <w:kern w:val="2"/>
            <w:sz w:val="24"/>
            <w:szCs w:val="24"/>
            <w14:ligatures w14:val="standardContextual"/>
          </w:rPr>
          <w:tab/>
        </w:r>
        <w:r w:rsidRPr="0036187F">
          <w:rPr>
            <w:rStyle w:val="Hyperlink"/>
            <w:snapToGrid w:val="0"/>
          </w:rPr>
          <w:t>Rechtsbescherming</w:t>
        </w:r>
        <w:r>
          <w:rPr>
            <w:webHidden/>
          </w:rPr>
          <w:tab/>
        </w:r>
        <w:r>
          <w:rPr>
            <w:webHidden/>
          </w:rPr>
          <w:fldChar w:fldCharType="begin"/>
        </w:r>
        <w:r>
          <w:rPr>
            <w:webHidden/>
          </w:rPr>
          <w:instrText xml:space="preserve"> PAGEREF _Toc213054079 \h </w:instrText>
        </w:r>
        <w:r>
          <w:rPr>
            <w:webHidden/>
          </w:rPr>
        </w:r>
        <w:r>
          <w:rPr>
            <w:webHidden/>
          </w:rPr>
          <w:fldChar w:fldCharType="separate"/>
        </w:r>
        <w:r w:rsidR="00C460F3">
          <w:rPr>
            <w:webHidden/>
          </w:rPr>
          <w:t>17</w:t>
        </w:r>
        <w:r>
          <w:rPr>
            <w:webHidden/>
          </w:rPr>
          <w:fldChar w:fldCharType="end"/>
        </w:r>
      </w:hyperlink>
    </w:p>
    <w:p w14:paraId="0EA09B43" w14:textId="10EEC4E7" w:rsidR="00884290" w:rsidRDefault="00884290">
      <w:pPr>
        <w:pStyle w:val="TOC2"/>
        <w:rPr>
          <w:rFonts w:asciiTheme="minorHAnsi" w:eastAsiaTheme="minorEastAsia" w:hAnsiTheme="minorHAnsi" w:cstheme="minorBidi"/>
          <w:kern w:val="2"/>
          <w:sz w:val="24"/>
          <w:szCs w:val="24"/>
          <w14:ligatures w14:val="standardContextual"/>
        </w:rPr>
      </w:pPr>
      <w:hyperlink w:anchor="_Toc213054080" w:history="1">
        <w:r w:rsidRPr="0036187F">
          <w:rPr>
            <w:rStyle w:val="Hyperlink"/>
          </w:rPr>
          <w:t>5.5</w:t>
        </w:r>
        <w:r>
          <w:rPr>
            <w:rFonts w:asciiTheme="minorHAnsi" w:eastAsiaTheme="minorEastAsia" w:hAnsiTheme="minorHAnsi" w:cstheme="minorBidi"/>
            <w:kern w:val="2"/>
            <w:sz w:val="24"/>
            <w:szCs w:val="24"/>
            <w14:ligatures w14:val="standardContextual"/>
          </w:rPr>
          <w:tab/>
        </w:r>
        <w:r w:rsidRPr="0036187F">
          <w:rPr>
            <w:rStyle w:val="Hyperlink"/>
          </w:rPr>
          <w:t>Klachtenloket aanbestedingen</w:t>
        </w:r>
        <w:r>
          <w:rPr>
            <w:webHidden/>
          </w:rPr>
          <w:tab/>
        </w:r>
        <w:r>
          <w:rPr>
            <w:webHidden/>
          </w:rPr>
          <w:fldChar w:fldCharType="begin"/>
        </w:r>
        <w:r>
          <w:rPr>
            <w:webHidden/>
          </w:rPr>
          <w:instrText xml:space="preserve"> PAGEREF _Toc213054080 \h </w:instrText>
        </w:r>
        <w:r>
          <w:rPr>
            <w:webHidden/>
          </w:rPr>
        </w:r>
        <w:r>
          <w:rPr>
            <w:webHidden/>
          </w:rPr>
          <w:fldChar w:fldCharType="separate"/>
        </w:r>
        <w:r w:rsidR="00C460F3">
          <w:rPr>
            <w:webHidden/>
          </w:rPr>
          <w:t>18</w:t>
        </w:r>
        <w:r>
          <w:rPr>
            <w:webHidden/>
          </w:rPr>
          <w:fldChar w:fldCharType="end"/>
        </w:r>
      </w:hyperlink>
    </w:p>
    <w:p w14:paraId="4271168E" w14:textId="4E7E70DF" w:rsidR="00884290" w:rsidRDefault="00884290">
      <w:pPr>
        <w:pStyle w:val="TOC2"/>
        <w:rPr>
          <w:rFonts w:asciiTheme="minorHAnsi" w:eastAsiaTheme="minorEastAsia" w:hAnsiTheme="minorHAnsi" w:cstheme="minorBidi"/>
          <w:kern w:val="2"/>
          <w:sz w:val="24"/>
          <w:szCs w:val="24"/>
          <w14:ligatures w14:val="standardContextual"/>
        </w:rPr>
      </w:pPr>
      <w:hyperlink w:anchor="_Toc213054081" w:history="1">
        <w:r w:rsidRPr="0036187F">
          <w:rPr>
            <w:rStyle w:val="Hyperlink"/>
          </w:rPr>
          <w:t>5.6</w:t>
        </w:r>
        <w:r>
          <w:rPr>
            <w:rFonts w:asciiTheme="minorHAnsi" w:eastAsiaTheme="minorEastAsia" w:hAnsiTheme="minorHAnsi" w:cstheme="minorBidi"/>
            <w:kern w:val="2"/>
            <w:sz w:val="24"/>
            <w:szCs w:val="24"/>
            <w14:ligatures w14:val="standardContextual"/>
          </w:rPr>
          <w:tab/>
        </w:r>
        <w:r w:rsidRPr="0036187F">
          <w:rPr>
            <w:rStyle w:val="Hyperlink"/>
          </w:rPr>
          <w:t>Inschrijvingsvoorschriften</w:t>
        </w:r>
        <w:r>
          <w:rPr>
            <w:webHidden/>
          </w:rPr>
          <w:tab/>
        </w:r>
        <w:r>
          <w:rPr>
            <w:webHidden/>
          </w:rPr>
          <w:fldChar w:fldCharType="begin"/>
        </w:r>
        <w:r>
          <w:rPr>
            <w:webHidden/>
          </w:rPr>
          <w:instrText xml:space="preserve"> PAGEREF _Toc213054081 \h </w:instrText>
        </w:r>
        <w:r>
          <w:rPr>
            <w:webHidden/>
          </w:rPr>
        </w:r>
        <w:r>
          <w:rPr>
            <w:webHidden/>
          </w:rPr>
          <w:fldChar w:fldCharType="separate"/>
        </w:r>
        <w:r w:rsidR="00C460F3">
          <w:rPr>
            <w:webHidden/>
          </w:rPr>
          <w:t>18</w:t>
        </w:r>
        <w:r>
          <w:rPr>
            <w:webHidden/>
          </w:rPr>
          <w:fldChar w:fldCharType="end"/>
        </w:r>
      </w:hyperlink>
    </w:p>
    <w:p w14:paraId="3305A928" w14:textId="077B2ECA" w:rsidR="004872D5" w:rsidRPr="00975609" w:rsidRDefault="00434130" w:rsidP="00BD4E7E">
      <w:pPr>
        <w:spacing w:line="240" w:lineRule="atLeast"/>
        <w:rPr>
          <w:sz w:val="13"/>
          <w:szCs w:val="13"/>
        </w:rPr>
      </w:pPr>
      <w:r w:rsidRPr="00975609">
        <w:rPr>
          <w:rFonts w:ascii="Segoe UI Semibold" w:hAnsi="Segoe UI Semibold"/>
          <w:b/>
          <w:noProof/>
          <w:color w:val="005D76"/>
          <w:sz w:val="22"/>
          <w:szCs w:val="20"/>
        </w:rPr>
        <w:fldChar w:fldCharType="end"/>
      </w:r>
    </w:p>
    <w:tbl>
      <w:tblPr>
        <w:tblW w:w="8641" w:type="dxa"/>
        <w:tblCellMar>
          <w:left w:w="0" w:type="dxa"/>
          <w:right w:w="0" w:type="dxa"/>
        </w:tblCellMar>
        <w:tblLook w:val="0600" w:firstRow="0" w:lastRow="0" w:firstColumn="0" w:lastColumn="0" w:noHBand="1" w:noVBand="1"/>
      </w:tblPr>
      <w:tblGrid>
        <w:gridCol w:w="854"/>
        <w:gridCol w:w="6467"/>
        <w:gridCol w:w="1320"/>
      </w:tblGrid>
      <w:tr w:rsidR="00AD457F" w:rsidRPr="00975609" w14:paraId="21277209" w14:textId="77777777" w:rsidTr="00263EAF">
        <w:tc>
          <w:tcPr>
            <w:tcW w:w="854" w:type="dxa"/>
          </w:tcPr>
          <w:p w14:paraId="7B372FF4" w14:textId="77777777" w:rsidR="00AD457F" w:rsidRPr="00975609" w:rsidRDefault="00AD457F" w:rsidP="001E6338">
            <w:pPr>
              <w:tabs>
                <w:tab w:val="right" w:pos="9072"/>
              </w:tabs>
              <w:rPr>
                <w:rStyle w:val="OpmaakprofielSegoeUISemiboldAangepastekleurRGB0"/>
                <w:rFonts w:ascii="Segoe UI" w:hAnsi="Segoe UI" w:cs="Segoe UI"/>
                <w:sz w:val="18"/>
                <w:szCs w:val="18"/>
              </w:rPr>
            </w:pPr>
            <w:bookmarkStart w:id="37" w:name="laatstebladzijde_lbl" w:colFirst="1" w:colLast="1"/>
          </w:p>
        </w:tc>
        <w:tc>
          <w:tcPr>
            <w:tcW w:w="6467" w:type="dxa"/>
          </w:tcPr>
          <w:p w14:paraId="0F37AE56" w14:textId="77777777" w:rsidR="00AD457F" w:rsidRPr="00975609" w:rsidRDefault="00AD457F" w:rsidP="001E6338">
            <w:pPr>
              <w:tabs>
                <w:tab w:val="right" w:pos="9072"/>
              </w:tabs>
              <w:rPr>
                <w:rStyle w:val="OpmaakprofielSegoeUISemiboldAangepastekleurRGB0"/>
                <w:rFonts w:ascii="Segoe UI" w:hAnsi="Segoe UI" w:cs="Segoe UI"/>
                <w:sz w:val="18"/>
                <w:szCs w:val="18"/>
              </w:rPr>
            </w:pPr>
            <w:r w:rsidRPr="00975609">
              <w:rPr>
                <w:rStyle w:val="OpmaakprofielSegoeUISemiboldAangepastekleurRGB0"/>
                <w:rFonts w:ascii="Segoe UI" w:hAnsi="Segoe UI" w:cs="Segoe UI"/>
                <w:sz w:val="18"/>
                <w:szCs w:val="18"/>
              </w:rPr>
              <w:t>Laatste pagina</w:t>
            </w:r>
          </w:p>
        </w:tc>
        <w:tc>
          <w:tcPr>
            <w:tcW w:w="1320" w:type="dxa"/>
            <w:vAlign w:val="bottom"/>
          </w:tcPr>
          <w:p w14:paraId="6627D51C" w14:textId="6631DC86" w:rsidR="00AD457F" w:rsidRPr="00975609" w:rsidRDefault="00FE2474" w:rsidP="001E6338">
            <w:pPr>
              <w:tabs>
                <w:tab w:val="right" w:pos="9072"/>
              </w:tabs>
              <w:jc w:val="right"/>
              <w:rPr>
                <w:rFonts w:cs="Segoe UI"/>
                <w:color w:val="005D76"/>
                <w:szCs w:val="18"/>
              </w:rPr>
            </w:pPr>
            <w:fldSimple w:instr=" PAGEREF  laatstepaginatekst_usr  \* MERGEFORMAT ">
              <w:r w:rsidR="00C460F3" w:rsidRPr="00C460F3">
                <w:rPr>
                  <w:noProof/>
                  <w:color w:val="005D76"/>
                </w:rPr>
                <w:t>19</w:t>
              </w:r>
            </w:fldSimple>
          </w:p>
        </w:tc>
      </w:tr>
      <w:bookmarkEnd w:id="37"/>
    </w:tbl>
    <w:p w14:paraId="014E751A" w14:textId="77777777" w:rsidR="009771D0" w:rsidRPr="00975609" w:rsidRDefault="009771D0" w:rsidP="004872D5">
      <w:pPr>
        <w:tabs>
          <w:tab w:val="left" w:pos="9072"/>
        </w:tabs>
        <w:rPr>
          <w:b/>
        </w:rPr>
      </w:pPr>
    </w:p>
    <w:tbl>
      <w:tblPr>
        <w:tblW w:w="8641" w:type="dxa"/>
        <w:tblLayout w:type="fixed"/>
        <w:tblCellMar>
          <w:left w:w="0" w:type="dxa"/>
          <w:right w:w="0" w:type="dxa"/>
        </w:tblCellMar>
        <w:tblLook w:val="0600" w:firstRow="0" w:lastRow="0" w:firstColumn="0" w:lastColumn="0" w:noHBand="1" w:noVBand="1"/>
      </w:tblPr>
      <w:tblGrid>
        <w:gridCol w:w="855"/>
        <w:gridCol w:w="6466"/>
        <w:gridCol w:w="1320"/>
      </w:tblGrid>
      <w:tr w:rsidR="00AD457F" w:rsidRPr="00975609" w14:paraId="526F63BA" w14:textId="77777777" w:rsidTr="005705DB">
        <w:trPr>
          <w:cantSplit/>
          <w:trHeight w:val="595"/>
          <w:tblHeader/>
        </w:trPr>
        <w:tc>
          <w:tcPr>
            <w:tcW w:w="855" w:type="dxa"/>
          </w:tcPr>
          <w:p w14:paraId="39EF11E8" w14:textId="77777777" w:rsidR="00AD457F" w:rsidRPr="00975609" w:rsidRDefault="00AD457F" w:rsidP="001E6338">
            <w:pPr>
              <w:rPr>
                <w:rFonts w:ascii="Segoe UI Semibold" w:hAnsi="Segoe UI Semibold"/>
                <w:color w:val="005D76"/>
              </w:rPr>
            </w:pPr>
            <w:bookmarkStart w:id="38" w:name="bijlagenoverzicht_lbl" w:colFirst="1" w:colLast="1"/>
            <w:bookmarkStart w:id="39" w:name="aantalbladzijden_lbl" w:colFirst="2" w:colLast="2"/>
          </w:p>
        </w:tc>
        <w:tc>
          <w:tcPr>
            <w:tcW w:w="6466" w:type="dxa"/>
          </w:tcPr>
          <w:p w14:paraId="238EB23F" w14:textId="049D92E8" w:rsidR="00AD457F" w:rsidRPr="00975609" w:rsidRDefault="00975609" w:rsidP="001E6338">
            <w:pPr>
              <w:rPr>
                <w:rFonts w:ascii="Segoe UI Semibold" w:hAnsi="Segoe UI Semibold"/>
                <w:color w:val="005D76"/>
                <w:sz w:val="22"/>
                <w:szCs w:val="22"/>
              </w:rPr>
            </w:pPr>
            <w:r w:rsidRPr="00975609">
              <w:rPr>
                <w:rFonts w:ascii="Segoe UI Semibold" w:hAnsi="Segoe UI Semibold"/>
                <w:color w:val="005D76"/>
                <w:sz w:val="22"/>
                <w:szCs w:val="22"/>
              </w:rPr>
              <w:t>Bijlage(n)</w:t>
            </w:r>
          </w:p>
        </w:tc>
        <w:tc>
          <w:tcPr>
            <w:tcW w:w="1320" w:type="dxa"/>
          </w:tcPr>
          <w:p w14:paraId="3458EC56" w14:textId="1C613A4A" w:rsidR="00AD457F" w:rsidRPr="00975609" w:rsidRDefault="00975609" w:rsidP="001E6338">
            <w:pPr>
              <w:jc w:val="right"/>
              <w:rPr>
                <w:rFonts w:ascii="Segoe UI Semibold" w:hAnsi="Segoe UI Semibold"/>
                <w:color w:val="005D76"/>
              </w:rPr>
            </w:pPr>
            <w:r w:rsidRPr="00975609">
              <w:rPr>
                <w:rFonts w:ascii="Segoe UI Semibold" w:hAnsi="Segoe UI Semibold"/>
                <w:color w:val="005D76"/>
              </w:rPr>
              <w:t>Aantal pagina's</w:t>
            </w:r>
          </w:p>
        </w:tc>
      </w:tr>
      <w:bookmarkEnd w:id="38"/>
      <w:bookmarkEnd w:id="39"/>
      <w:tr w:rsidR="00AD457F" w:rsidRPr="00975609" w14:paraId="0B1DD7AF" w14:textId="77777777" w:rsidTr="005705DB">
        <w:trPr>
          <w:cantSplit/>
          <w:trHeight w:val="380"/>
        </w:trPr>
        <w:tc>
          <w:tcPr>
            <w:tcW w:w="855" w:type="dxa"/>
          </w:tcPr>
          <w:p w14:paraId="42B0630E" w14:textId="77777777" w:rsidR="00AD457F" w:rsidRDefault="00884290" w:rsidP="001E6338">
            <w:r>
              <w:t>I</w:t>
            </w:r>
          </w:p>
          <w:p w14:paraId="44CAB02D" w14:textId="77777777" w:rsidR="00F12FF6" w:rsidRDefault="00F12FF6" w:rsidP="001E6338"/>
          <w:p w14:paraId="54DFC72D" w14:textId="77777777" w:rsidR="00884290" w:rsidRDefault="00884290" w:rsidP="001E6338">
            <w:r>
              <w:t>II</w:t>
            </w:r>
          </w:p>
          <w:p w14:paraId="48C5064B" w14:textId="77777777" w:rsidR="00884290" w:rsidRDefault="00884290" w:rsidP="001E6338">
            <w:r>
              <w:t>III</w:t>
            </w:r>
          </w:p>
          <w:p w14:paraId="1651B129" w14:textId="59B12B7A" w:rsidR="00884290" w:rsidRPr="00975609" w:rsidRDefault="00884290" w:rsidP="001E6338">
            <w:r>
              <w:t>IV</w:t>
            </w:r>
          </w:p>
        </w:tc>
        <w:tc>
          <w:tcPr>
            <w:tcW w:w="6466" w:type="dxa"/>
          </w:tcPr>
          <w:p w14:paraId="6E16F481" w14:textId="68C13AF9" w:rsidR="00AD457F" w:rsidRDefault="002C745D" w:rsidP="001E6338">
            <w:r>
              <w:t>F</w:t>
            </w:r>
            <w:r w:rsidRPr="002C745D">
              <w:t>ormat indienen vragen voor de nota van inlichtingen</w:t>
            </w:r>
            <w:r>
              <w:t xml:space="preserve"> </w:t>
            </w:r>
            <w:r w:rsidR="00FA1209">
              <w:t>(</w:t>
            </w:r>
            <w:r w:rsidR="00F12FF6">
              <w:t xml:space="preserve">is </w:t>
            </w:r>
            <w:r w:rsidR="00F12FF6" w:rsidRPr="00F12FF6">
              <w:t>separaat beschikbaar gesteld</w:t>
            </w:r>
            <w:r w:rsidR="00FA1209">
              <w:t>)</w:t>
            </w:r>
          </w:p>
          <w:p w14:paraId="2C2F059F" w14:textId="086892AA" w:rsidR="00884290" w:rsidRDefault="002C745D" w:rsidP="001E6338">
            <w:r>
              <w:t>F</w:t>
            </w:r>
            <w:r w:rsidRPr="00EE3511">
              <w:t>ormulieren referentieprojecten</w:t>
            </w:r>
          </w:p>
          <w:p w14:paraId="079C1258" w14:textId="080FB361" w:rsidR="00884290" w:rsidRDefault="00F12FF6" w:rsidP="001E6338">
            <w:r>
              <w:t>V</w:t>
            </w:r>
            <w:r w:rsidRPr="00F12FF6">
              <w:t>erklaring beroep op derde in verband met technische bekwaamheid</w:t>
            </w:r>
          </w:p>
          <w:p w14:paraId="6E4A6638" w14:textId="083CF61D" w:rsidR="00884290" w:rsidRDefault="00F12FF6" w:rsidP="001E6338">
            <w:r>
              <w:t>V</w:t>
            </w:r>
            <w:r w:rsidRPr="00EE3511">
              <w:t>erklaring inzake arbeidsbescherming en arbeidsvoorwaarden</w:t>
            </w:r>
          </w:p>
          <w:p w14:paraId="57063C86" w14:textId="789896CD" w:rsidR="00884290" w:rsidRPr="00975609" w:rsidRDefault="00884290" w:rsidP="001E6338"/>
        </w:tc>
        <w:tc>
          <w:tcPr>
            <w:tcW w:w="1320" w:type="dxa"/>
          </w:tcPr>
          <w:p w14:paraId="59588799" w14:textId="684766E5" w:rsidR="00AD457F" w:rsidRDefault="007F481B" w:rsidP="00AD457F">
            <w:pPr>
              <w:jc w:val="right"/>
            </w:pPr>
            <w:r>
              <w:t>-</w:t>
            </w:r>
          </w:p>
          <w:p w14:paraId="051D4FAC" w14:textId="77777777" w:rsidR="007F481B" w:rsidRDefault="007F481B" w:rsidP="00AD457F">
            <w:pPr>
              <w:jc w:val="right"/>
            </w:pPr>
          </w:p>
          <w:p w14:paraId="005CD42B" w14:textId="46249963" w:rsidR="002C745D" w:rsidRDefault="002C745D" w:rsidP="00AD457F">
            <w:pPr>
              <w:jc w:val="right"/>
            </w:pPr>
            <w:r>
              <w:t>2</w:t>
            </w:r>
          </w:p>
          <w:p w14:paraId="46931C7F" w14:textId="73353BB6" w:rsidR="002C745D" w:rsidRDefault="00F12FF6" w:rsidP="00AD457F">
            <w:pPr>
              <w:jc w:val="right"/>
            </w:pPr>
            <w:r>
              <w:t>2</w:t>
            </w:r>
          </w:p>
          <w:p w14:paraId="254CB739" w14:textId="06861F5B" w:rsidR="002C745D" w:rsidRPr="00975609" w:rsidRDefault="00F12FF6" w:rsidP="00AD457F">
            <w:pPr>
              <w:jc w:val="right"/>
            </w:pPr>
            <w:r>
              <w:t>1</w:t>
            </w:r>
          </w:p>
        </w:tc>
      </w:tr>
    </w:tbl>
    <w:p w14:paraId="12E7FD1D" w14:textId="77777777" w:rsidR="00077FB1" w:rsidRPr="00975609" w:rsidRDefault="00077FB1">
      <w:bookmarkStart w:id="40" w:name="samenvatting_hfdstk"/>
      <w:bookmarkEnd w:id="40"/>
    </w:p>
    <w:p w14:paraId="68E5FF46" w14:textId="77777777" w:rsidR="00077FB1" w:rsidRPr="00975609" w:rsidRDefault="00077FB1"/>
    <w:p w14:paraId="5A7F140B" w14:textId="77777777" w:rsidR="00121F42" w:rsidRPr="00975609" w:rsidRDefault="00121F42" w:rsidP="00E65F14">
      <w:pPr>
        <w:sectPr w:rsidR="00121F42" w:rsidRPr="00975609" w:rsidSect="00C5765B">
          <w:footerReference w:type="default" r:id="rId12"/>
          <w:footnotePr>
            <w:numRestart w:val="eachPage"/>
          </w:footnotePr>
          <w:pgSz w:w="11907" w:h="16840" w:code="9"/>
          <w:pgMar w:top="1247" w:right="1633" w:bottom="1474" w:left="1633" w:header="0" w:footer="493" w:gutter="0"/>
          <w:cols w:space="708"/>
          <w:formProt w:val="0"/>
          <w:docGrid w:linePitch="360"/>
        </w:sectPr>
      </w:pPr>
      <w:bookmarkStart w:id="41" w:name="_Toc292110081"/>
      <w:bookmarkStart w:id="42" w:name="rapportinhoud"/>
    </w:p>
    <w:p w14:paraId="5830CE40" w14:textId="5F01A6AA" w:rsidR="00B1391C" w:rsidRDefault="008C48D1" w:rsidP="009D01FB">
      <w:pPr>
        <w:pStyle w:val="Heading1"/>
      </w:pPr>
      <w:r w:rsidRPr="00975609">
        <w:lastRenderedPageBreak/>
        <w:br/>
      </w:r>
      <w:r w:rsidRPr="00975609">
        <w:br/>
      </w:r>
      <w:r w:rsidRPr="00975609">
        <w:br/>
      </w:r>
      <w:r w:rsidRPr="00975609">
        <w:br/>
      </w:r>
      <w:r w:rsidRPr="00975609">
        <w:br/>
      </w:r>
      <w:bookmarkStart w:id="43" w:name="start"/>
      <w:bookmarkStart w:id="44" w:name="_Toc213054052"/>
      <w:bookmarkEnd w:id="41"/>
      <w:bookmarkEnd w:id="43"/>
      <w:r w:rsidR="00975609">
        <w:t>inleiding</w:t>
      </w:r>
      <w:bookmarkEnd w:id="44"/>
    </w:p>
    <w:p w14:paraId="30763E96" w14:textId="77777777" w:rsidR="00975609" w:rsidRDefault="00975609" w:rsidP="00975609"/>
    <w:p w14:paraId="399D2541" w14:textId="77777777" w:rsidR="00975609" w:rsidRDefault="00975609" w:rsidP="00975609"/>
    <w:p w14:paraId="3EE721C1" w14:textId="77777777" w:rsidR="00975609" w:rsidRPr="00EE3511" w:rsidRDefault="00975609" w:rsidP="00975609">
      <w:pPr>
        <w:pStyle w:val="Heading2"/>
      </w:pPr>
      <w:bookmarkStart w:id="45" w:name="_Toc474163534"/>
      <w:bookmarkStart w:id="46" w:name="_Toc37062068"/>
      <w:bookmarkStart w:id="47" w:name="_Toc213050593"/>
      <w:bookmarkStart w:id="48" w:name="_Toc213054053"/>
      <w:r w:rsidRPr="00EE3511">
        <w:t>Algemeen</w:t>
      </w:r>
      <w:bookmarkEnd w:id="45"/>
      <w:bookmarkEnd w:id="46"/>
      <w:bookmarkEnd w:id="47"/>
      <w:bookmarkEnd w:id="48"/>
    </w:p>
    <w:p w14:paraId="4406AFD8" w14:textId="77777777" w:rsidR="00975609" w:rsidRPr="00EE3511" w:rsidRDefault="00975609" w:rsidP="00975609"/>
    <w:p w14:paraId="4F94DD4A" w14:textId="77777777" w:rsidR="00975609" w:rsidRPr="00EE3511" w:rsidRDefault="00975609" w:rsidP="00975609">
      <w:r w:rsidRPr="00EE3511">
        <w:t>GEM Bloemendalerpolder CV is voornemens het project Schutsluis Weespersluis te realiseren. Hierbij dient een vaarverbinding mogelijk gemaakt te worden tussen de Gouw in de Bloemendalerpolder en de Vecht die het verschil in waterpeil opvangt middels een schutsluis.</w:t>
      </w:r>
      <w:r w:rsidRPr="00EE3511" w:rsidDel="004218D1">
        <w:rPr>
          <w:highlight w:val="lightGray"/>
        </w:rPr>
        <w:t xml:space="preserve"> </w:t>
      </w:r>
    </w:p>
    <w:p w14:paraId="1CFA4856" w14:textId="77777777" w:rsidR="00975609" w:rsidRPr="00EE3511" w:rsidRDefault="00975609" w:rsidP="00975609"/>
    <w:p w14:paraId="48B5C6A9" w14:textId="77777777" w:rsidR="00975609" w:rsidRPr="00EE3511" w:rsidRDefault="00975609" w:rsidP="00975609">
      <w:bookmarkStart w:id="49" w:name="_Hlk74906236"/>
      <w:r w:rsidRPr="00EE3511">
        <w:t xml:space="preserve">Als aanbestedingsprocedure hiervoor wordt de Europese openbare procedure gevolgd conform het </w:t>
      </w:r>
      <w:r w:rsidRPr="00EE3511">
        <w:rPr>
          <w:snapToGrid w:val="0"/>
        </w:rPr>
        <w:t>Aanbestedingsreglement Werken 2016 (‘</w:t>
      </w:r>
      <w:proofErr w:type="spellStart"/>
      <w:r w:rsidRPr="00EE3511">
        <w:rPr>
          <w:snapToGrid w:val="0"/>
        </w:rPr>
        <w:t>ARW</w:t>
      </w:r>
      <w:proofErr w:type="spellEnd"/>
      <w:r w:rsidRPr="00EE3511">
        <w:rPr>
          <w:snapToGrid w:val="0"/>
        </w:rPr>
        <w:t xml:space="preserve"> 2016’). </w:t>
      </w:r>
      <w:r w:rsidRPr="00EE3511">
        <w:t>In dit document en bijbehorende bijlagen zijn de eisen waaraan inschrijvers minimaal dienen te voldoen om tot de procedure te worden toegelaten (uitsluitingsgronden en geschiktheidseisen) vermeld. Deze eisen zijn tevens verkort weergegeven in de aankondiging van de opdracht.</w:t>
      </w:r>
      <w:bookmarkEnd w:id="49"/>
    </w:p>
    <w:p w14:paraId="00931CD0" w14:textId="77777777" w:rsidR="00975609" w:rsidRPr="00EE3511" w:rsidRDefault="00975609" w:rsidP="00975609"/>
    <w:p w14:paraId="26C4FBC1" w14:textId="77777777" w:rsidR="00975609" w:rsidRPr="00EE3511" w:rsidRDefault="00975609" w:rsidP="00975609">
      <w:bookmarkStart w:id="50" w:name="_Hlk74907046"/>
      <w:r w:rsidRPr="00EE3511">
        <w:t xml:space="preserve">GEM Bloemendalerpolder CV zet de onderhavige opdracht middels een bestek in de markt. Op deze overeenkomst zijn de Standaard </w:t>
      </w:r>
      <w:proofErr w:type="spellStart"/>
      <w:r w:rsidRPr="00EE3511">
        <w:t>RAW</w:t>
      </w:r>
      <w:proofErr w:type="spellEnd"/>
      <w:r w:rsidRPr="00EE3511">
        <w:t>-bepalingen en de UAV2012 van toepassing.</w:t>
      </w:r>
      <w:bookmarkEnd w:id="50"/>
    </w:p>
    <w:p w14:paraId="6DFAEAB0" w14:textId="77777777" w:rsidR="00975609" w:rsidRPr="00EE3511" w:rsidRDefault="00975609" w:rsidP="00975609"/>
    <w:p w14:paraId="4E0A4388" w14:textId="77777777" w:rsidR="00975609" w:rsidRPr="00EE3511" w:rsidRDefault="00975609" w:rsidP="00975609"/>
    <w:p w14:paraId="7ACD95B0" w14:textId="77777777" w:rsidR="00975609" w:rsidRPr="00EE3511" w:rsidRDefault="00975609" w:rsidP="00975609">
      <w:pPr>
        <w:pStyle w:val="Heading2"/>
      </w:pPr>
      <w:bookmarkStart w:id="51" w:name="_Toc155087088"/>
      <w:bookmarkStart w:id="52" w:name="_Toc213830431"/>
      <w:bookmarkStart w:id="53" w:name="_Toc239043002"/>
      <w:bookmarkStart w:id="54" w:name="_Toc289765895"/>
      <w:bookmarkStart w:id="55" w:name="_Toc359229892"/>
      <w:bookmarkStart w:id="56" w:name="_Toc425255129"/>
      <w:bookmarkStart w:id="57" w:name="_Toc474163535"/>
      <w:bookmarkStart w:id="58" w:name="_Toc37062069"/>
      <w:bookmarkStart w:id="59" w:name="_Toc213050594"/>
      <w:bookmarkStart w:id="60" w:name="_Toc213054054"/>
      <w:r w:rsidRPr="00EE3511">
        <w:t>Doel van de inschrijvingsleidraad</w:t>
      </w:r>
      <w:bookmarkEnd w:id="51"/>
      <w:bookmarkEnd w:id="52"/>
      <w:bookmarkEnd w:id="53"/>
      <w:bookmarkEnd w:id="54"/>
      <w:bookmarkEnd w:id="55"/>
      <w:bookmarkEnd w:id="56"/>
      <w:bookmarkEnd w:id="57"/>
      <w:bookmarkEnd w:id="58"/>
      <w:bookmarkEnd w:id="59"/>
      <w:bookmarkEnd w:id="60"/>
    </w:p>
    <w:p w14:paraId="3BF4869C" w14:textId="77777777" w:rsidR="00975609" w:rsidRPr="00EE3511" w:rsidRDefault="00975609" w:rsidP="00975609"/>
    <w:p w14:paraId="2EDCEA50" w14:textId="77777777" w:rsidR="00975609" w:rsidRPr="00EE3511" w:rsidRDefault="00975609" w:rsidP="00975609">
      <w:r w:rsidRPr="00EE3511">
        <w:t>Het doel van deze inschrijvingsleidraad is drieledig, te weten:</w:t>
      </w:r>
    </w:p>
    <w:p w14:paraId="6C15B828" w14:textId="77777777" w:rsidR="00975609" w:rsidRPr="00EE3511" w:rsidRDefault="00975609" w:rsidP="00975609">
      <w:pPr>
        <w:numPr>
          <w:ilvl w:val="0"/>
          <w:numId w:val="22"/>
        </w:numPr>
      </w:pPr>
      <w:r w:rsidRPr="00EE3511">
        <w:t>de potentiële inschrijvers informatie te verstrekken omtrent de opdracht en de aanbestedingsprocedure;</w:t>
      </w:r>
    </w:p>
    <w:p w14:paraId="1846C01C" w14:textId="77777777" w:rsidR="00975609" w:rsidRPr="00EE3511" w:rsidRDefault="00975609" w:rsidP="00975609">
      <w:pPr>
        <w:numPr>
          <w:ilvl w:val="0"/>
          <w:numId w:val="22"/>
        </w:numPr>
      </w:pPr>
      <w:r w:rsidRPr="00EE3511">
        <w:t>duidelijk te maken op welke wijze de potentiële inschrijver zich kan inschrijven en wanneer welke gegevens dienen te worden overgelegd;</w:t>
      </w:r>
    </w:p>
    <w:p w14:paraId="6D44A319" w14:textId="77777777" w:rsidR="00975609" w:rsidRPr="00EE3511" w:rsidRDefault="00975609" w:rsidP="00975609">
      <w:pPr>
        <w:numPr>
          <w:ilvl w:val="0"/>
          <w:numId w:val="22"/>
        </w:numPr>
      </w:pPr>
      <w:r w:rsidRPr="00EE3511">
        <w:t>inzicht te bieden in de wijze waarop de aanbesteding plaatsvindt, de wijze waarop de inschrijvingen beoordeeld worden en de verdere afhandeling tot en met gunning.</w:t>
      </w:r>
    </w:p>
    <w:p w14:paraId="7D31E75F" w14:textId="77777777" w:rsidR="00975609" w:rsidRPr="00EE3511" w:rsidRDefault="00975609" w:rsidP="00975609"/>
    <w:p w14:paraId="7E8619EC" w14:textId="77777777" w:rsidR="00975609" w:rsidRPr="00EE3511" w:rsidRDefault="00975609" w:rsidP="00975609"/>
    <w:p w14:paraId="799D8105" w14:textId="77777777" w:rsidR="00975609" w:rsidRPr="00EE3511" w:rsidRDefault="00975609" w:rsidP="00975609">
      <w:pPr>
        <w:pStyle w:val="Heading2"/>
        <w:rPr>
          <w:bCs/>
        </w:rPr>
      </w:pPr>
      <w:bookmarkStart w:id="61" w:name="_Toc96231772"/>
      <w:bookmarkStart w:id="62" w:name="_Toc155087089"/>
      <w:bookmarkStart w:id="63" w:name="_Toc213830432"/>
      <w:bookmarkStart w:id="64" w:name="_Toc239043003"/>
      <w:bookmarkStart w:id="65" w:name="_Toc289765896"/>
      <w:bookmarkStart w:id="66" w:name="_Toc359229893"/>
      <w:bookmarkStart w:id="67" w:name="_Toc425255130"/>
      <w:bookmarkStart w:id="68" w:name="_Toc474163536"/>
      <w:bookmarkStart w:id="69" w:name="_Toc37062070"/>
      <w:bookmarkStart w:id="70" w:name="_Toc213050595"/>
      <w:bookmarkStart w:id="71" w:name="_Toc213054055"/>
      <w:r w:rsidRPr="00EE3511">
        <w:rPr>
          <w:bCs/>
        </w:rPr>
        <w:t>Leeswijzer</w:t>
      </w:r>
      <w:bookmarkEnd w:id="61"/>
      <w:bookmarkEnd w:id="62"/>
      <w:bookmarkEnd w:id="63"/>
      <w:bookmarkEnd w:id="64"/>
      <w:bookmarkEnd w:id="65"/>
      <w:bookmarkEnd w:id="66"/>
      <w:bookmarkEnd w:id="67"/>
      <w:bookmarkEnd w:id="68"/>
      <w:bookmarkEnd w:id="69"/>
      <w:bookmarkEnd w:id="70"/>
      <w:bookmarkEnd w:id="71"/>
    </w:p>
    <w:p w14:paraId="2A6B9A9F" w14:textId="77777777" w:rsidR="00975609" w:rsidRPr="00EE3511" w:rsidRDefault="00975609" w:rsidP="00975609"/>
    <w:p w14:paraId="7D179EB3" w14:textId="77777777" w:rsidR="00975609" w:rsidRPr="00EE3511" w:rsidRDefault="00975609" w:rsidP="00975609">
      <w:r w:rsidRPr="00EE3511">
        <w:t>In dit document wordt allereerst de aard van de opdracht omschreven. Aan de hand van deze opdrachtinformatie kan de potentiële inschrijver zich een beeld vormen van de inhoud en de omvang van de opdracht (hoofdstuk 2). In hoofdstuk 3 wordt de te volgen procedure tot en met de inschrijving nader uitgewerkt en zijn de te overleggen gegevens vermeld. In dit hoofdstuk zijn ook het tijdstip en de wijze van de inschrijving opgenomen. Verder is in hoofdstuk 4 vastgelegd welk gunningscriterium wordt gehanteerd en op welke wijze vervolgens de toetsing, de controle op de eisen, de beoordeling en de gunning plaatsvinden. In hoofdstuk 5 worden de overige op de aanbesteding van toepassing zijnde regelingen en voorschriften vermeld.</w:t>
      </w:r>
    </w:p>
    <w:p w14:paraId="0E302A2C" w14:textId="77777777" w:rsidR="00975609" w:rsidRPr="00EE3511" w:rsidRDefault="00975609" w:rsidP="00975609"/>
    <w:p w14:paraId="68CE983F" w14:textId="77777777" w:rsidR="00975609" w:rsidRPr="00EE3511" w:rsidRDefault="00975609" w:rsidP="00975609"/>
    <w:p w14:paraId="58B3A6EA" w14:textId="77777777" w:rsidR="00975609" w:rsidRPr="00EE3511" w:rsidRDefault="00975609" w:rsidP="00975609">
      <w:pPr>
        <w:pStyle w:val="Heading2"/>
      </w:pPr>
      <w:bookmarkStart w:id="72" w:name="_Toc425255131"/>
      <w:bookmarkStart w:id="73" w:name="_Toc474163537"/>
      <w:bookmarkStart w:id="74" w:name="_Toc37062071"/>
      <w:bookmarkStart w:id="75" w:name="_Toc213050596"/>
      <w:bookmarkStart w:id="76" w:name="_Toc213054056"/>
      <w:r w:rsidRPr="00EE3511">
        <w:t>Inschrijvingsleidraad versus aankondiging</w:t>
      </w:r>
      <w:bookmarkEnd w:id="72"/>
      <w:bookmarkEnd w:id="73"/>
      <w:bookmarkEnd w:id="74"/>
      <w:bookmarkEnd w:id="75"/>
      <w:bookmarkEnd w:id="76"/>
    </w:p>
    <w:p w14:paraId="7F174CC6" w14:textId="77777777" w:rsidR="00975609" w:rsidRPr="00EE3511" w:rsidRDefault="00975609" w:rsidP="00975609"/>
    <w:p w14:paraId="3BE94C1B" w14:textId="77777777" w:rsidR="00975609" w:rsidRPr="00EE3511" w:rsidRDefault="00975609" w:rsidP="00975609">
      <w:pPr>
        <w:keepNext/>
        <w:keepLines/>
        <w:rPr>
          <w:rFonts w:ascii="Segoe UI Semibold" w:hAnsi="Segoe UI Semibold"/>
        </w:rPr>
      </w:pPr>
      <w:r w:rsidRPr="00EE3511">
        <w:rPr>
          <w:szCs w:val="21"/>
        </w:rPr>
        <w:t>In geval van eventuele tegenstrijdigheid tussen de aankondiging en de voorliggende inschrijvingsleidraad, is de tekst in de inschrijvingsleidraad bindend. De gepubliceerde aankondiging van deze opdracht omvat een verkorte weergave van de belangrijkste van toepassing zijnde uitsluitingsgronden en (</w:t>
      </w:r>
      <w:proofErr w:type="spellStart"/>
      <w:r w:rsidRPr="00EE3511">
        <w:rPr>
          <w:szCs w:val="21"/>
        </w:rPr>
        <w:t>geschiktheids</w:t>
      </w:r>
      <w:proofErr w:type="spellEnd"/>
      <w:r w:rsidRPr="00EE3511">
        <w:rPr>
          <w:szCs w:val="21"/>
        </w:rPr>
        <w:t>)eisen</w:t>
      </w:r>
      <w:r w:rsidRPr="00EE3511">
        <w:t>.</w:t>
      </w:r>
    </w:p>
    <w:p w14:paraId="00196B2C" w14:textId="77777777" w:rsidR="00975609" w:rsidRPr="00EE3511" w:rsidRDefault="00975609" w:rsidP="00975609">
      <w:pPr>
        <w:pStyle w:val="Heading1"/>
      </w:pPr>
      <w:r w:rsidRPr="00EE3511">
        <w:lastRenderedPageBreak/>
        <w:br/>
      </w:r>
      <w:r w:rsidRPr="00EE3511">
        <w:br/>
      </w:r>
      <w:r w:rsidRPr="00EE3511">
        <w:br/>
      </w:r>
      <w:r w:rsidRPr="00EE3511">
        <w:br/>
      </w:r>
      <w:r w:rsidRPr="00EE3511">
        <w:br/>
      </w:r>
      <w:bookmarkStart w:id="77" w:name="_Toc213050597"/>
      <w:bookmarkStart w:id="78" w:name="_Toc213054057"/>
      <w:r w:rsidRPr="00EE3511">
        <w:t>Informatie over de opdracht</w:t>
      </w:r>
      <w:bookmarkEnd w:id="77"/>
      <w:bookmarkEnd w:id="78"/>
    </w:p>
    <w:p w14:paraId="6A3135C6" w14:textId="77777777" w:rsidR="00975609" w:rsidRPr="00EE3511" w:rsidRDefault="00975609" w:rsidP="00975609"/>
    <w:p w14:paraId="7CE8CF02" w14:textId="77777777" w:rsidR="00975609" w:rsidRPr="00EE3511" w:rsidRDefault="00975609" w:rsidP="00975609"/>
    <w:p w14:paraId="0A5A84A7" w14:textId="77777777" w:rsidR="00975609" w:rsidRPr="00EE3511" w:rsidRDefault="00975609" w:rsidP="00975609">
      <w:pPr>
        <w:pStyle w:val="Heading2"/>
      </w:pPr>
      <w:bookmarkStart w:id="79" w:name="_Toc474163539"/>
      <w:bookmarkStart w:id="80" w:name="_Toc37062073"/>
      <w:bookmarkStart w:id="81" w:name="_Toc213050598"/>
      <w:bookmarkStart w:id="82" w:name="_Toc213054058"/>
      <w:r w:rsidRPr="00EE3511">
        <w:t>Aanbesteder en contactgegevens</w:t>
      </w:r>
      <w:bookmarkEnd w:id="79"/>
      <w:bookmarkEnd w:id="80"/>
      <w:bookmarkEnd w:id="81"/>
      <w:bookmarkEnd w:id="82"/>
    </w:p>
    <w:p w14:paraId="4D9FB722" w14:textId="77777777" w:rsidR="00975609" w:rsidRPr="00EE3511" w:rsidRDefault="00975609" w:rsidP="00975609"/>
    <w:p w14:paraId="03418399" w14:textId="77777777" w:rsidR="00975609" w:rsidRPr="00EE3511" w:rsidRDefault="00975609" w:rsidP="00975609">
      <w:r w:rsidRPr="00EE3511">
        <w:t>De aanbesteder van onderhavige opdracht is:</w:t>
      </w:r>
    </w:p>
    <w:p w14:paraId="03623BCF" w14:textId="77777777" w:rsidR="00975609" w:rsidRPr="00EE3511" w:rsidRDefault="00975609" w:rsidP="00975609"/>
    <w:p w14:paraId="6A9D22A8" w14:textId="77777777" w:rsidR="00975609" w:rsidRPr="00EE3511" w:rsidRDefault="00975609" w:rsidP="00975609">
      <w:r w:rsidRPr="00EE3511">
        <w:t>GEM Bloemendalerpolder CV</w:t>
      </w:r>
    </w:p>
    <w:p w14:paraId="2947692E" w14:textId="77777777" w:rsidR="00975609" w:rsidRPr="00EE3511" w:rsidRDefault="00975609" w:rsidP="00975609">
      <w:r w:rsidRPr="00EE3511">
        <w:t xml:space="preserve">Postadres:  </w:t>
      </w:r>
      <w:proofErr w:type="spellStart"/>
      <w:r w:rsidRPr="00EE3511">
        <w:t>IJsbaanpad</w:t>
      </w:r>
      <w:proofErr w:type="spellEnd"/>
      <w:r w:rsidRPr="00EE3511">
        <w:t xml:space="preserve"> 1 1076 CV AMSTERDAM</w:t>
      </w:r>
      <w:r w:rsidRPr="00EE3511" w:rsidDel="00CF74CD">
        <w:rPr>
          <w:highlight w:val="lightGray"/>
        </w:rPr>
        <w:t xml:space="preserve"> </w:t>
      </w:r>
    </w:p>
    <w:p w14:paraId="339AD251" w14:textId="77777777" w:rsidR="00975609" w:rsidRPr="00EE3511" w:rsidRDefault="00975609" w:rsidP="00975609">
      <w:pPr>
        <w:pStyle w:val="Standaardzonderwitregel"/>
      </w:pPr>
    </w:p>
    <w:p w14:paraId="558347A3" w14:textId="77777777" w:rsidR="00975609" w:rsidRPr="00EE3511" w:rsidRDefault="00975609" w:rsidP="00975609">
      <w:r w:rsidRPr="00EE3511">
        <w:t xml:space="preserve">Alle schriftelijke communicatie in het kader van de aanbesteding vindt plaats via </w:t>
      </w:r>
      <w:proofErr w:type="spellStart"/>
      <w:r w:rsidRPr="00EE3511">
        <w:t>TenderNed</w:t>
      </w:r>
      <w:proofErr w:type="spellEnd"/>
      <w:r w:rsidRPr="00EE3511">
        <w:t xml:space="preserve">. Enkel in geval van een overmacht situatie (zoals een storing bij </w:t>
      </w:r>
      <w:proofErr w:type="spellStart"/>
      <w:r w:rsidRPr="00EE3511">
        <w:t>TenderNed</w:t>
      </w:r>
      <w:proofErr w:type="spellEnd"/>
      <w:r w:rsidRPr="00EE3511">
        <w:t xml:space="preserve"> of </w:t>
      </w:r>
      <w:proofErr w:type="spellStart"/>
      <w:r w:rsidRPr="00EE3511">
        <w:t>eHerkenning</w:t>
      </w:r>
      <w:proofErr w:type="spellEnd"/>
      <w:r w:rsidRPr="00EE3511">
        <w:t xml:space="preserve"> is het mogelijk om per e-mail contact op te nemen met de contactpersoon voor deze aanbestedingsprocedure, via jesper.pots@witteveenbos.com</w:t>
      </w:r>
    </w:p>
    <w:p w14:paraId="28602CBB" w14:textId="77777777" w:rsidR="00975609" w:rsidRPr="00EE3511" w:rsidRDefault="00975609" w:rsidP="00975609"/>
    <w:p w14:paraId="0CA0C6B9" w14:textId="77777777" w:rsidR="00975609" w:rsidRPr="00EE3511" w:rsidRDefault="00975609" w:rsidP="00975609"/>
    <w:p w14:paraId="0EF450F2" w14:textId="77777777" w:rsidR="00975609" w:rsidRPr="00EE3511" w:rsidRDefault="00975609" w:rsidP="00975609">
      <w:pPr>
        <w:pStyle w:val="Heading2"/>
      </w:pPr>
      <w:bookmarkStart w:id="83" w:name="_Toc474163540"/>
      <w:bookmarkStart w:id="84" w:name="_Toc37062074"/>
      <w:bookmarkStart w:id="85" w:name="_Toc213050599"/>
      <w:bookmarkStart w:id="86" w:name="_Toc213054059"/>
      <w:r w:rsidRPr="00EE3511">
        <w:t>Het project en de opdracht</w:t>
      </w:r>
      <w:bookmarkEnd w:id="83"/>
      <w:bookmarkEnd w:id="84"/>
      <w:bookmarkEnd w:id="85"/>
      <w:bookmarkEnd w:id="86"/>
    </w:p>
    <w:p w14:paraId="4DD20E0F" w14:textId="77777777" w:rsidR="00975609" w:rsidRPr="00EE3511" w:rsidRDefault="00975609" w:rsidP="00975609"/>
    <w:p w14:paraId="0E722D7E" w14:textId="77777777" w:rsidR="00975609" w:rsidRPr="00EE3511" w:rsidRDefault="00975609" w:rsidP="00975609">
      <w:pPr>
        <w:pStyle w:val="Standaardzonderwitregel"/>
        <w:rPr>
          <w:rFonts w:ascii="Segoe UI" w:hAnsi="Segoe UI" w:cs="Segoe UI"/>
          <w:sz w:val="18"/>
          <w:szCs w:val="18"/>
        </w:rPr>
      </w:pPr>
      <w:r w:rsidRPr="00EE3511">
        <w:rPr>
          <w:rFonts w:ascii="Segoe UI" w:hAnsi="Segoe UI" w:cs="Segoe UI"/>
          <w:sz w:val="18"/>
          <w:szCs w:val="18"/>
        </w:rPr>
        <w:t>De opdracht wordt uitgevoerd in de Bloemendalerpolder en omvat het realiseren van een schutsluis die het verschil in waterpeil opvangt en daarmee de Vecht met het watersysteem van Weespersluis verbindt.</w:t>
      </w:r>
      <w:r w:rsidRPr="00EE3511" w:rsidDel="00EC0375">
        <w:rPr>
          <w:rFonts w:ascii="Segoe UI" w:hAnsi="Segoe UI" w:cs="Segoe UI"/>
          <w:sz w:val="18"/>
          <w:szCs w:val="18"/>
          <w:highlight w:val="lightGray"/>
        </w:rPr>
        <w:t xml:space="preserve"> </w:t>
      </w:r>
    </w:p>
    <w:p w14:paraId="4D47FEA8" w14:textId="77777777" w:rsidR="00975609" w:rsidRPr="00EE3511" w:rsidRDefault="00975609" w:rsidP="00975609"/>
    <w:p w14:paraId="5E016299" w14:textId="77777777" w:rsidR="00975609" w:rsidRPr="00EE3511" w:rsidRDefault="00975609" w:rsidP="00975609">
      <w:r w:rsidRPr="00EE3511">
        <w:t>De werkzaamheden omvatten in hoofdzaak het realiseren van:</w:t>
      </w:r>
    </w:p>
    <w:p w14:paraId="7630732D" w14:textId="77777777" w:rsidR="00975609" w:rsidRPr="00EE3511" w:rsidRDefault="00975609" w:rsidP="00975609">
      <w:pPr>
        <w:numPr>
          <w:ilvl w:val="0"/>
          <w:numId w:val="23"/>
        </w:numPr>
        <w:tabs>
          <w:tab w:val="num" w:pos="301"/>
        </w:tabs>
        <w:ind w:left="301" w:hanging="301"/>
      </w:pPr>
      <w:r w:rsidRPr="00EE3511">
        <w:t xml:space="preserve">bouwterrein met </w:t>
      </w:r>
      <w:proofErr w:type="spellStart"/>
      <w:r w:rsidRPr="00EE3511">
        <w:t>bouwweg</w:t>
      </w:r>
      <w:proofErr w:type="spellEnd"/>
      <w:r w:rsidRPr="00EE3511">
        <w:t xml:space="preserve"> inrichten; </w:t>
      </w:r>
    </w:p>
    <w:p w14:paraId="3BBF7F42" w14:textId="77777777" w:rsidR="00975609" w:rsidRPr="00EE3511" w:rsidRDefault="00975609" w:rsidP="00975609">
      <w:pPr>
        <w:numPr>
          <w:ilvl w:val="0"/>
          <w:numId w:val="23"/>
        </w:numPr>
        <w:tabs>
          <w:tab w:val="num" w:pos="301"/>
        </w:tabs>
        <w:ind w:left="301" w:hanging="301"/>
      </w:pPr>
      <w:r w:rsidRPr="00EE3511">
        <w:t xml:space="preserve">bouwkuip aanleggen: </w:t>
      </w:r>
    </w:p>
    <w:p w14:paraId="3C81CED5" w14:textId="77777777" w:rsidR="00975609" w:rsidRPr="00EE3511" w:rsidRDefault="00975609" w:rsidP="00975609">
      <w:pPr>
        <w:numPr>
          <w:ilvl w:val="1"/>
          <w:numId w:val="18"/>
        </w:numPr>
      </w:pPr>
      <w:r w:rsidRPr="00EE3511">
        <w:t xml:space="preserve">damwandkuip heien; </w:t>
      </w:r>
    </w:p>
    <w:p w14:paraId="5AE8A2A2" w14:textId="77777777" w:rsidR="00975609" w:rsidRPr="00EE3511" w:rsidRDefault="00975609" w:rsidP="00975609">
      <w:pPr>
        <w:numPr>
          <w:ilvl w:val="1"/>
          <w:numId w:val="18"/>
        </w:numPr>
      </w:pPr>
      <w:r w:rsidRPr="00EE3511">
        <w:t xml:space="preserve">palen verdiept heien; </w:t>
      </w:r>
    </w:p>
    <w:p w14:paraId="29B41837" w14:textId="77777777" w:rsidR="00975609" w:rsidRPr="00EE3511" w:rsidRDefault="00975609" w:rsidP="00975609">
      <w:pPr>
        <w:numPr>
          <w:ilvl w:val="1"/>
          <w:numId w:val="18"/>
        </w:numPr>
      </w:pPr>
      <w:r w:rsidRPr="00EE3511">
        <w:t xml:space="preserve">gedeeltelijke ontgraving kuip en grondafvoer; </w:t>
      </w:r>
    </w:p>
    <w:p w14:paraId="7D11B704" w14:textId="77777777" w:rsidR="00975609" w:rsidRPr="00EE3511" w:rsidRDefault="00975609" w:rsidP="00975609">
      <w:pPr>
        <w:numPr>
          <w:ilvl w:val="1"/>
          <w:numId w:val="18"/>
        </w:numPr>
      </w:pPr>
      <w:r w:rsidRPr="00EE3511">
        <w:t xml:space="preserve">water opzetten; </w:t>
      </w:r>
    </w:p>
    <w:p w14:paraId="2BA707C5" w14:textId="77777777" w:rsidR="00975609" w:rsidRPr="00EE3511" w:rsidRDefault="00975609" w:rsidP="00975609">
      <w:pPr>
        <w:numPr>
          <w:ilvl w:val="1"/>
          <w:numId w:val="18"/>
        </w:numPr>
      </w:pPr>
      <w:r w:rsidRPr="00EE3511">
        <w:t xml:space="preserve">complete ontgraving kuip en grondafvoer; </w:t>
      </w:r>
    </w:p>
    <w:p w14:paraId="41E1D906" w14:textId="77777777" w:rsidR="00975609" w:rsidRPr="00EE3511" w:rsidRDefault="00975609" w:rsidP="00975609">
      <w:pPr>
        <w:numPr>
          <w:ilvl w:val="1"/>
          <w:numId w:val="18"/>
        </w:numPr>
      </w:pPr>
      <w:r w:rsidRPr="00EE3511">
        <w:t xml:space="preserve">bodem voorbehandelen en uitvlakken; </w:t>
      </w:r>
    </w:p>
    <w:p w14:paraId="104F8776" w14:textId="77777777" w:rsidR="00975609" w:rsidRPr="00EE3511" w:rsidRDefault="00975609" w:rsidP="00975609">
      <w:pPr>
        <w:numPr>
          <w:ilvl w:val="1"/>
          <w:numId w:val="18"/>
        </w:numPr>
      </w:pPr>
      <w:r w:rsidRPr="00EE3511">
        <w:t xml:space="preserve">grind storten; </w:t>
      </w:r>
    </w:p>
    <w:p w14:paraId="560C69E5" w14:textId="77777777" w:rsidR="00975609" w:rsidRPr="00EE3511" w:rsidRDefault="00975609" w:rsidP="00975609">
      <w:pPr>
        <w:numPr>
          <w:ilvl w:val="1"/>
          <w:numId w:val="18"/>
        </w:numPr>
      </w:pPr>
      <w:r w:rsidRPr="00EE3511">
        <w:t xml:space="preserve">damwandkassen schoonmaken; </w:t>
      </w:r>
    </w:p>
    <w:p w14:paraId="35476097" w14:textId="77777777" w:rsidR="00975609" w:rsidRPr="00EE3511" w:rsidRDefault="00975609" w:rsidP="00975609">
      <w:pPr>
        <w:numPr>
          <w:ilvl w:val="1"/>
          <w:numId w:val="18"/>
        </w:numPr>
      </w:pPr>
      <w:proofErr w:type="spellStart"/>
      <w:r w:rsidRPr="00EE3511">
        <w:t>OWB</w:t>
      </w:r>
      <w:proofErr w:type="spellEnd"/>
      <w:r w:rsidRPr="00EE3511">
        <w:t xml:space="preserve"> storten en uitharden; </w:t>
      </w:r>
    </w:p>
    <w:p w14:paraId="0E515800" w14:textId="77777777" w:rsidR="00975609" w:rsidRPr="00EE3511" w:rsidRDefault="00975609" w:rsidP="00975609">
      <w:pPr>
        <w:numPr>
          <w:ilvl w:val="1"/>
          <w:numId w:val="18"/>
        </w:numPr>
      </w:pPr>
      <w:r w:rsidRPr="00EE3511">
        <w:t xml:space="preserve">bouwkuip droogpompen; </w:t>
      </w:r>
    </w:p>
    <w:p w14:paraId="61A9B4FD" w14:textId="77777777" w:rsidR="00975609" w:rsidRPr="00EE3511" w:rsidRDefault="00975609" w:rsidP="00975609">
      <w:pPr>
        <w:numPr>
          <w:ilvl w:val="0"/>
          <w:numId w:val="23"/>
        </w:numPr>
        <w:tabs>
          <w:tab w:val="num" w:pos="301"/>
        </w:tabs>
        <w:ind w:left="301" w:hanging="301"/>
      </w:pPr>
      <w:r w:rsidRPr="00EE3511">
        <w:t xml:space="preserve">sluis bouwen: </w:t>
      </w:r>
    </w:p>
    <w:p w14:paraId="46914891" w14:textId="77777777" w:rsidR="00975609" w:rsidRPr="00EE3511" w:rsidRDefault="00975609" w:rsidP="00975609">
      <w:pPr>
        <w:numPr>
          <w:ilvl w:val="1"/>
          <w:numId w:val="18"/>
        </w:numPr>
      </w:pPr>
      <w:proofErr w:type="spellStart"/>
      <w:r w:rsidRPr="00EE3511">
        <w:t>bovenhoofd</w:t>
      </w:r>
      <w:proofErr w:type="spellEnd"/>
      <w:r w:rsidRPr="00EE3511">
        <w:t xml:space="preserve">: </w:t>
      </w:r>
    </w:p>
    <w:p w14:paraId="4E99C9C7" w14:textId="77777777" w:rsidR="00975609" w:rsidRPr="00EE3511" w:rsidRDefault="00975609" w:rsidP="00975609">
      <w:pPr>
        <w:numPr>
          <w:ilvl w:val="2"/>
          <w:numId w:val="18"/>
        </w:numPr>
      </w:pPr>
      <w:r w:rsidRPr="00EE3511">
        <w:t xml:space="preserve">paalkoppen snellen; </w:t>
      </w:r>
    </w:p>
    <w:p w14:paraId="7CDEAEBB" w14:textId="77777777" w:rsidR="00975609" w:rsidRPr="00EE3511" w:rsidRDefault="00975609" w:rsidP="00975609">
      <w:pPr>
        <w:numPr>
          <w:ilvl w:val="2"/>
          <w:numId w:val="18"/>
        </w:numPr>
      </w:pPr>
      <w:r w:rsidRPr="00EE3511">
        <w:t xml:space="preserve">ondergrond constructievloer egaliseren; </w:t>
      </w:r>
    </w:p>
    <w:p w14:paraId="05E23B2A" w14:textId="77777777" w:rsidR="00975609" w:rsidRPr="00EE3511" w:rsidRDefault="00975609" w:rsidP="00975609">
      <w:pPr>
        <w:numPr>
          <w:ilvl w:val="2"/>
          <w:numId w:val="18"/>
        </w:numPr>
      </w:pPr>
      <w:r w:rsidRPr="00EE3511">
        <w:t xml:space="preserve">constructievloer wapenen, </w:t>
      </w:r>
      <w:proofErr w:type="spellStart"/>
      <w:r w:rsidRPr="00EE3511">
        <w:t>ITSO’s</w:t>
      </w:r>
      <w:proofErr w:type="spellEnd"/>
      <w:r w:rsidRPr="00EE3511">
        <w:t xml:space="preserve"> monteren en betonstorten; </w:t>
      </w:r>
    </w:p>
    <w:p w14:paraId="53047E38" w14:textId="77777777" w:rsidR="00975609" w:rsidRPr="00EE3511" w:rsidRDefault="00975609" w:rsidP="00975609">
      <w:pPr>
        <w:numPr>
          <w:ilvl w:val="2"/>
          <w:numId w:val="18"/>
        </w:numPr>
      </w:pPr>
      <w:r w:rsidRPr="00EE3511">
        <w:t xml:space="preserve">wanden wapenen, </w:t>
      </w:r>
      <w:proofErr w:type="spellStart"/>
      <w:r w:rsidRPr="00EE3511">
        <w:t>ITSO’s</w:t>
      </w:r>
      <w:proofErr w:type="spellEnd"/>
      <w:r w:rsidRPr="00EE3511">
        <w:t xml:space="preserve"> monteren, bekisten en betonstorten; </w:t>
      </w:r>
    </w:p>
    <w:p w14:paraId="6E6AFA84" w14:textId="77777777" w:rsidR="00975609" w:rsidRPr="00EE3511" w:rsidRDefault="00975609" w:rsidP="00975609">
      <w:pPr>
        <w:numPr>
          <w:ilvl w:val="2"/>
          <w:numId w:val="18"/>
        </w:numPr>
      </w:pPr>
      <w:r w:rsidRPr="00EE3511">
        <w:t xml:space="preserve">vloeren en wanden bewegingswerkkelder bekisten, wapenen en betonstorten; </w:t>
      </w:r>
    </w:p>
    <w:p w14:paraId="1919816F" w14:textId="4F0DBA37" w:rsidR="00975609" w:rsidRPr="00EE3511" w:rsidRDefault="00975609" w:rsidP="00975609">
      <w:pPr>
        <w:numPr>
          <w:ilvl w:val="2"/>
          <w:numId w:val="18"/>
        </w:numPr>
      </w:pPr>
      <w:r w:rsidRPr="00EE3511">
        <w:t>afbouw: afwerking zichtzijde met metselwerk, afdekluiken, verlichting, masten</w:t>
      </w:r>
      <w:r w:rsidR="00FA1209">
        <w:t xml:space="preserve"> et cetera</w:t>
      </w:r>
      <w:r w:rsidRPr="00EE3511">
        <w:t xml:space="preserve">.; </w:t>
      </w:r>
    </w:p>
    <w:p w14:paraId="02872CF6" w14:textId="77777777" w:rsidR="00975609" w:rsidRPr="00EE3511" w:rsidRDefault="00975609" w:rsidP="00975609">
      <w:pPr>
        <w:numPr>
          <w:ilvl w:val="2"/>
          <w:numId w:val="18"/>
        </w:numPr>
      </w:pPr>
      <w:r w:rsidRPr="00EE3511">
        <w:t xml:space="preserve">sluisdeuren afhangen; </w:t>
      </w:r>
    </w:p>
    <w:p w14:paraId="16D47E3C" w14:textId="77777777" w:rsidR="00975609" w:rsidRPr="00EE3511" w:rsidRDefault="00975609" w:rsidP="00975609">
      <w:pPr>
        <w:numPr>
          <w:ilvl w:val="2"/>
          <w:numId w:val="18"/>
        </w:numPr>
      </w:pPr>
      <w:r w:rsidRPr="00EE3511">
        <w:t>inbouw elektrische installaties en bewegingswerk sluisdeuren;</w:t>
      </w:r>
    </w:p>
    <w:p w14:paraId="70FB855C" w14:textId="77777777" w:rsidR="00975609" w:rsidRPr="00EE3511" w:rsidRDefault="00975609" w:rsidP="00975609">
      <w:pPr>
        <w:numPr>
          <w:ilvl w:val="1"/>
          <w:numId w:val="18"/>
        </w:numPr>
      </w:pPr>
      <w:r w:rsidRPr="00EE3511">
        <w:t xml:space="preserve">sluiskolk: </w:t>
      </w:r>
    </w:p>
    <w:p w14:paraId="7C3808CA" w14:textId="77777777" w:rsidR="00975609" w:rsidRPr="00EE3511" w:rsidRDefault="00975609" w:rsidP="00975609">
      <w:pPr>
        <w:numPr>
          <w:ilvl w:val="2"/>
          <w:numId w:val="18"/>
        </w:numPr>
      </w:pPr>
      <w:r w:rsidRPr="00EE3511">
        <w:t xml:space="preserve">paalkoppen snellen; </w:t>
      </w:r>
    </w:p>
    <w:p w14:paraId="0CB61CA8" w14:textId="77777777" w:rsidR="00975609" w:rsidRPr="00EE3511" w:rsidRDefault="00975609" w:rsidP="00975609">
      <w:pPr>
        <w:numPr>
          <w:ilvl w:val="2"/>
          <w:numId w:val="18"/>
        </w:numPr>
      </w:pPr>
      <w:r w:rsidRPr="00EE3511">
        <w:lastRenderedPageBreak/>
        <w:t xml:space="preserve">bovenzijde </w:t>
      </w:r>
      <w:proofErr w:type="spellStart"/>
      <w:r w:rsidRPr="00EE3511">
        <w:t>OWB</w:t>
      </w:r>
      <w:proofErr w:type="spellEnd"/>
      <w:r w:rsidRPr="00EE3511">
        <w:t xml:space="preserve"> egaliseren; </w:t>
      </w:r>
    </w:p>
    <w:p w14:paraId="41760278" w14:textId="77777777" w:rsidR="00975609" w:rsidRPr="00EE3511" w:rsidRDefault="00975609" w:rsidP="00975609">
      <w:pPr>
        <w:numPr>
          <w:ilvl w:val="2"/>
          <w:numId w:val="18"/>
        </w:numPr>
      </w:pPr>
      <w:r w:rsidRPr="00EE3511">
        <w:t xml:space="preserve">constructievloer wapenen, </w:t>
      </w:r>
      <w:proofErr w:type="spellStart"/>
      <w:r w:rsidRPr="00EE3511">
        <w:t>ITSO’s</w:t>
      </w:r>
      <w:proofErr w:type="spellEnd"/>
      <w:r w:rsidRPr="00EE3511">
        <w:t xml:space="preserve"> monteren en betonstorten; </w:t>
      </w:r>
    </w:p>
    <w:p w14:paraId="67497A3A" w14:textId="77777777" w:rsidR="00975609" w:rsidRPr="00EE3511" w:rsidRDefault="00975609" w:rsidP="00975609">
      <w:pPr>
        <w:numPr>
          <w:ilvl w:val="2"/>
          <w:numId w:val="18"/>
        </w:numPr>
      </w:pPr>
      <w:r w:rsidRPr="00EE3511">
        <w:t xml:space="preserve">wanden wapenen, </w:t>
      </w:r>
      <w:proofErr w:type="spellStart"/>
      <w:r w:rsidRPr="00EE3511">
        <w:t>ITSO’s</w:t>
      </w:r>
      <w:proofErr w:type="spellEnd"/>
      <w:r w:rsidRPr="00EE3511">
        <w:t xml:space="preserve"> monteren, bekisten en betonstorten; </w:t>
      </w:r>
    </w:p>
    <w:p w14:paraId="08E2EB99" w14:textId="77777777" w:rsidR="00975609" w:rsidRPr="00EE3511" w:rsidRDefault="00975609" w:rsidP="00975609">
      <w:pPr>
        <w:numPr>
          <w:ilvl w:val="2"/>
          <w:numId w:val="18"/>
        </w:numPr>
      </w:pPr>
      <w:r w:rsidRPr="00EE3511">
        <w:t xml:space="preserve">afwerking zichtzijde met metselwerk; </w:t>
      </w:r>
    </w:p>
    <w:p w14:paraId="04750EF9" w14:textId="77777777" w:rsidR="00975609" w:rsidRPr="00EE3511" w:rsidRDefault="00975609" w:rsidP="00975609">
      <w:pPr>
        <w:numPr>
          <w:ilvl w:val="1"/>
          <w:numId w:val="18"/>
        </w:numPr>
      </w:pPr>
      <w:proofErr w:type="spellStart"/>
      <w:r w:rsidRPr="00EE3511">
        <w:t>benedenhoofd</w:t>
      </w:r>
      <w:proofErr w:type="spellEnd"/>
      <w:r w:rsidRPr="00EE3511">
        <w:t xml:space="preserve">: </w:t>
      </w:r>
    </w:p>
    <w:p w14:paraId="19CC1763" w14:textId="77777777" w:rsidR="00975609" w:rsidRPr="00EE3511" w:rsidRDefault="00975609" w:rsidP="00975609">
      <w:pPr>
        <w:numPr>
          <w:ilvl w:val="2"/>
          <w:numId w:val="18"/>
        </w:numPr>
      </w:pPr>
      <w:r w:rsidRPr="00EE3511">
        <w:t xml:space="preserve">paalkoppen snellen; </w:t>
      </w:r>
    </w:p>
    <w:p w14:paraId="45A9FBE5" w14:textId="77777777" w:rsidR="00975609" w:rsidRPr="00EE3511" w:rsidRDefault="00975609" w:rsidP="00975609">
      <w:pPr>
        <w:numPr>
          <w:ilvl w:val="2"/>
          <w:numId w:val="18"/>
        </w:numPr>
      </w:pPr>
      <w:r w:rsidRPr="00EE3511">
        <w:t xml:space="preserve">bovenzijde </w:t>
      </w:r>
      <w:proofErr w:type="spellStart"/>
      <w:r w:rsidRPr="00EE3511">
        <w:t>OWB</w:t>
      </w:r>
      <w:proofErr w:type="spellEnd"/>
      <w:r w:rsidRPr="00EE3511">
        <w:t xml:space="preserve"> egaliseren; </w:t>
      </w:r>
    </w:p>
    <w:p w14:paraId="25314C3F" w14:textId="77777777" w:rsidR="00975609" w:rsidRPr="00EE3511" w:rsidRDefault="00975609" w:rsidP="00975609">
      <w:pPr>
        <w:numPr>
          <w:ilvl w:val="2"/>
          <w:numId w:val="18"/>
        </w:numPr>
      </w:pPr>
      <w:r w:rsidRPr="00EE3511">
        <w:t xml:space="preserve">constructievloer wapenen, </w:t>
      </w:r>
      <w:proofErr w:type="spellStart"/>
      <w:r w:rsidRPr="00EE3511">
        <w:t>ITSO’s</w:t>
      </w:r>
      <w:proofErr w:type="spellEnd"/>
      <w:r w:rsidRPr="00EE3511">
        <w:t xml:space="preserve"> monteren en betonstorten; </w:t>
      </w:r>
    </w:p>
    <w:p w14:paraId="6F46CE5F" w14:textId="77777777" w:rsidR="00975609" w:rsidRPr="00EE3511" w:rsidRDefault="00975609" w:rsidP="00975609">
      <w:pPr>
        <w:numPr>
          <w:ilvl w:val="2"/>
          <w:numId w:val="18"/>
        </w:numPr>
      </w:pPr>
      <w:r w:rsidRPr="00EE3511">
        <w:t xml:space="preserve">wanden wapenen, </w:t>
      </w:r>
      <w:proofErr w:type="spellStart"/>
      <w:r w:rsidRPr="00EE3511">
        <w:t>ITSO’s</w:t>
      </w:r>
      <w:proofErr w:type="spellEnd"/>
      <w:r w:rsidRPr="00EE3511">
        <w:t xml:space="preserve"> monteren, bekisten en betonstorten; </w:t>
      </w:r>
    </w:p>
    <w:p w14:paraId="0A680947" w14:textId="77777777" w:rsidR="00975609" w:rsidRPr="00EE3511" w:rsidRDefault="00975609" w:rsidP="00975609">
      <w:pPr>
        <w:numPr>
          <w:ilvl w:val="2"/>
          <w:numId w:val="18"/>
        </w:numPr>
      </w:pPr>
      <w:r w:rsidRPr="00EE3511">
        <w:t xml:space="preserve">vloeren en wanden bewegingswerkkelder bekisten, wapenen en betonstorten; </w:t>
      </w:r>
    </w:p>
    <w:p w14:paraId="54389885" w14:textId="2C14264F" w:rsidR="00975609" w:rsidRPr="00EE3511" w:rsidRDefault="00975609" w:rsidP="00975609">
      <w:pPr>
        <w:numPr>
          <w:ilvl w:val="2"/>
          <w:numId w:val="18"/>
        </w:numPr>
      </w:pPr>
      <w:r w:rsidRPr="00EE3511">
        <w:t>afbouw: afwerking zichtzijde met metselwerk, afdekluiken,</w:t>
      </w:r>
      <w:r w:rsidR="00FA1209">
        <w:t xml:space="preserve"> et cetera</w:t>
      </w:r>
      <w:r w:rsidRPr="00EE3511">
        <w:t xml:space="preserve">.; </w:t>
      </w:r>
    </w:p>
    <w:p w14:paraId="1A401B35" w14:textId="77777777" w:rsidR="00975609" w:rsidRPr="00EE3511" w:rsidRDefault="00975609" w:rsidP="00975609">
      <w:pPr>
        <w:numPr>
          <w:ilvl w:val="2"/>
          <w:numId w:val="18"/>
        </w:numPr>
      </w:pPr>
      <w:r w:rsidRPr="00EE3511">
        <w:t xml:space="preserve">sluisdeuren afhangen; </w:t>
      </w:r>
    </w:p>
    <w:p w14:paraId="28608185" w14:textId="77777777" w:rsidR="00975609" w:rsidRPr="00EE3511" w:rsidRDefault="00975609" w:rsidP="00975609">
      <w:pPr>
        <w:numPr>
          <w:ilvl w:val="2"/>
          <w:numId w:val="18"/>
        </w:numPr>
      </w:pPr>
      <w:r w:rsidRPr="00EE3511">
        <w:t xml:space="preserve">inbouw elektrische installaties en bewegingswerk sluisdeuren; </w:t>
      </w:r>
    </w:p>
    <w:p w14:paraId="195586D0" w14:textId="77777777" w:rsidR="00975609" w:rsidRPr="00EE3511" w:rsidRDefault="00975609" w:rsidP="00975609">
      <w:pPr>
        <w:numPr>
          <w:ilvl w:val="1"/>
          <w:numId w:val="18"/>
        </w:numPr>
      </w:pPr>
      <w:r w:rsidRPr="00EE3511">
        <w:t xml:space="preserve">terugpompvoorziening: </w:t>
      </w:r>
    </w:p>
    <w:p w14:paraId="01219596" w14:textId="77777777" w:rsidR="00975609" w:rsidRPr="00EE3511" w:rsidRDefault="00975609" w:rsidP="00975609">
      <w:pPr>
        <w:numPr>
          <w:ilvl w:val="2"/>
          <w:numId w:val="18"/>
        </w:numPr>
      </w:pPr>
      <w:r w:rsidRPr="00EE3511">
        <w:t xml:space="preserve">paalkoppen snellen; </w:t>
      </w:r>
    </w:p>
    <w:p w14:paraId="00743B91" w14:textId="77777777" w:rsidR="00975609" w:rsidRPr="00EE3511" w:rsidRDefault="00975609" w:rsidP="00975609">
      <w:pPr>
        <w:numPr>
          <w:ilvl w:val="2"/>
          <w:numId w:val="18"/>
        </w:numPr>
      </w:pPr>
      <w:r w:rsidRPr="00EE3511">
        <w:t xml:space="preserve">bovenzijde </w:t>
      </w:r>
      <w:proofErr w:type="spellStart"/>
      <w:r w:rsidRPr="00EE3511">
        <w:t>OWB</w:t>
      </w:r>
      <w:proofErr w:type="spellEnd"/>
      <w:r w:rsidRPr="00EE3511">
        <w:t xml:space="preserve"> egaliseren; </w:t>
      </w:r>
    </w:p>
    <w:p w14:paraId="061DD344" w14:textId="77777777" w:rsidR="00975609" w:rsidRPr="00EE3511" w:rsidRDefault="00975609" w:rsidP="00975609">
      <w:pPr>
        <w:numPr>
          <w:ilvl w:val="2"/>
          <w:numId w:val="18"/>
        </w:numPr>
      </w:pPr>
      <w:r w:rsidRPr="00EE3511">
        <w:t xml:space="preserve">constructievloer wapenen, </w:t>
      </w:r>
      <w:proofErr w:type="spellStart"/>
      <w:r w:rsidRPr="00EE3511">
        <w:t>ITSO’s</w:t>
      </w:r>
      <w:proofErr w:type="spellEnd"/>
      <w:r w:rsidRPr="00EE3511">
        <w:t xml:space="preserve"> monteren en betonstorten; </w:t>
      </w:r>
    </w:p>
    <w:p w14:paraId="413E8F69" w14:textId="77777777" w:rsidR="00975609" w:rsidRPr="00EE3511" w:rsidRDefault="00975609" w:rsidP="00975609">
      <w:pPr>
        <w:numPr>
          <w:ilvl w:val="2"/>
          <w:numId w:val="18"/>
        </w:numPr>
      </w:pPr>
      <w:r w:rsidRPr="00EE3511">
        <w:t xml:space="preserve">wanden wapenen, </w:t>
      </w:r>
      <w:proofErr w:type="spellStart"/>
      <w:r w:rsidRPr="00EE3511">
        <w:t>ITSO’s</w:t>
      </w:r>
      <w:proofErr w:type="spellEnd"/>
      <w:r w:rsidRPr="00EE3511">
        <w:t xml:space="preserve"> monteren, bekisten en storten; </w:t>
      </w:r>
    </w:p>
    <w:p w14:paraId="18108716" w14:textId="77777777" w:rsidR="00975609" w:rsidRPr="00EE3511" w:rsidRDefault="00975609" w:rsidP="00975609">
      <w:pPr>
        <w:numPr>
          <w:ilvl w:val="2"/>
          <w:numId w:val="18"/>
        </w:numPr>
      </w:pPr>
      <w:r w:rsidRPr="00EE3511">
        <w:t xml:space="preserve">inbouw elektrische installaties en </w:t>
      </w:r>
      <w:proofErr w:type="spellStart"/>
      <w:r w:rsidRPr="00EE3511">
        <w:t>axiaalpomp</w:t>
      </w:r>
      <w:proofErr w:type="spellEnd"/>
      <w:r w:rsidRPr="00EE3511">
        <w:t xml:space="preserve">; </w:t>
      </w:r>
    </w:p>
    <w:p w14:paraId="4D1B0C7E" w14:textId="77777777" w:rsidR="00975609" w:rsidRPr="00EE3511" w:rsidRDefault="00975609" w:rsidP="00975609">
      <w:pPr>
        <w:numPr>
          <w:ilvl w:val="0"/>
          <w:numId w:val="23"/>
        </w:numPr>
        <w:tabs>
          <w:tab w:val="num" w:pos="301"/>
        </w:tabs>
        <w:ind w:left="301" w:hanging="301"/>
      </w:pPr>
      <w:r w:rsidRPr="00EE3511">
        <w:t xml:space="preserve">damwanden bouwkuip trekken; </w:t>
      </w:r>
    </w:p>
    <w:p w14:paraId="21BB0BC7" w14:textId="77777777" w:rsidR="00975609" w:rsidRPr="00EE3511" w:rsidRDefault="00975609" w:rsidP="00975609">
      <w:pPr>
        <w:numPr>
          <w:ilvl w:val="0"/>
          <w:numId w:val="23"/>
        </w:numPr>
        <w:tabs>
          <w:tab w:val="num" w:pos="301"/>
        </w:tabs>
        <w:ind w:left="301" w:hanging="301"/>
      </w:pPr>
      <w:r w:rsidRPr="00EE3511">
        <w:t xml:space="preserve">dienstgebouw realiseren: </w:t>
      </w:r>
    </w:p>
    <w:p w14:paraId="1FBF8825" w14:textId="77777777" w:rsidR="00975609" w:rsidRPr="00EE3511" w:rsidRDefault="00975609" w:rsidP="00975609">
      <w:pPr>
        <w:numPr>
          <w:ilvl w:val="1"/>
          <w:numId w:val="18"/>
        </w:numPr>
      </w:pPr>
      <w:r w:rsidRPr="00EE3511">
        <w:t xml:space="preserve">aanlegniveau fundering op hoogte brengen en uitvlakken; </w:t>
      </w:r>
    </w:p>
    <w:p w14:paraId="11D6A56C" w14:textId="77777777" w:rsidR="00975609" w:rsidRPr="00EE3511" w:rsidRDefault="00975609" w:rsidP="00975609">
      <w:pPr>
        <w:numPr>
          <w:ilvl w:val="1"/>
          <w:numId w:val="18"/>
        </w:numPr>
      </w:pPr>
      <w:r w:rsidRPr="00EE3511">
        <w:t xml:space="preserve">funderingspalen heien; </w:t>
      </w:r>
    </w:p>
    <w:p w14:paraId="7294D9A0" w14:textId="77777777" w:rsidR="00975609" w:rsidRPr="00EE3511" w:rsidRDefault="00975609" w:rsidP="00975609">
      <w:pPr>
        <w:numPr>
          <w:ilvl w:val="1"/>
          <w:numId w:val="18"/>
        </w:numPr>
      </w:pPr>
      <w:r w:rsidRPr="00EE3511">
        <w:t xml:space="preserve">funderingsbalken aanleggen; </w:t>
      </w:r>
    </w:p>
    <w:p w14:paraId="536DD492" w14:textId="77777777" w:rsidR="00975609" w:rsidRPr="00EE3511" w:rsidRDefault="00975609" w:rsidP="00975609">
      <w:pPr>
        <w:numPr>
          <w:ilvl w:val="1"/>
          <w:numId w:val="18"/>
        </w:numPr>
      </w:pPr>
      <w:proofErr w:type="spellStart"/>
      <w:r w:rsidRPr="00EE3511">
        <w:t>binnenspouwblad</w:t>
      </w:r>
      <w:proofErr w:type="spellEnd"/>
      <w:r w:rsidRPr="00EE3511">
        <w:t xml:space="preserve"> aanbrengen; </w:t>
      </w:r>
    </w:p>
    <w:p w14:paraId="3780D236" w14:textId="77777777" w:rsidR="00975609" w:rsidRPr="00EE3511" w:rsidRDefault="00975609" w:rsidP="00975609">
      <w:pPr>
        <w:numPr>
          <w:ilvl w:val="1"/>
          <w:numId w:val="18"/>
        </w:numPr>
      </w:pPr>
      <w:r w:rsidRPr="00EE3511">
        <w:t xml:space="preserve">dak aanbrengen; </w:t>
      </w:r>
    </w:p>
    <w:p w14:paraId="640D2E0B" w14:textId="77777777" w:rsidR="00975609" w:rsidRPr="00EE3511" w:rsidRDefault="00975609" w:rsidP="00975609">
      <w:pPr>
        <w:numPr>
          <w:ilvl w:val="1"/>
          <w:numId w:val="18"/>
        </w:numPr>
      </w:pPr>
      <w:r w:rsidRPr="00EE3511">
        <w:t xml:space="preserve">buitenspouwblad aanbrengen; </w:t>
      </w:r>
    </w:p>
    <w:p w14:paraId="68AC4053" w14:textId="77777777" w:rsidR="00975609" w:rsidRPr="00EE3511" w:rsidRDefault="00975609" w:rsidP="00975609">
      <w:pPr>
        <w:numPr>
          <w:ilvl w:val="1"/>
          <w:numId w:val="18"/>
        </w:numPr>
      </w:pPr>
      <w:r w:rsidRPr="00EE3511">
        <w:t xml:space="preserve">bouwkundige afwerking binnen- en buitenzijde; </w:t>
      </w:r>
    </w:p>
    <w:p w14:paraId="332C924F" w14:textId="77777777" w:rsidR="00975609" w:rsidRPr="00EE3511" w:rsidRDefault="00975609" w:rsidP="00975609">
      <w:pPr>
        <w:numPr>
          <w:ilvl w:val="1"/>
          <w:numId w:val="18"/>
        </w:numPr>
      </w:pPr>
      <w:r w:rsidRPr="00EE3511">
        <w:t xml:space="preserve">inbouw elektrische installaties; </w:t>
      </w:r>
    </w:p>
    <w:p w14:paraId="4FF5B897" w14:textId="77777777" w:rsidR="00975609" w:rsidRPr="00EE3511" w:rsidRDefault="00975609" w:rsidP="00975609">
      <w:pPr>
        <w:numPr>
          <w:ilvl w:val="0"/>
          <w:numId w:val="23"/>
        </w:numPr>
        <w:tabs>
          <w:tab w:val="num" w:pos="301"/>
        </w:tabs>
        <w:ind w:left="301" w:hanging="301"/>
      </w:pPr>
      <w:r w:rsidRPr="00EE3511">
        <w:t xml:space="preserve">voorhaven polderzijde: </w:t>
      </w:r>
    </w:p>
    <w:p w14:paraId="20B7552B" w14:textId="77777777" w:rsidR="00975609" w:rsidRPr="00EE3511" w:rsidRDefault="00975609" w:rsidP="00975609">
      <w:pPr>
        <w:numPr>
          <w:ilvl w:val="1"/>
          <w:numId w:val="18"/>
        </w:numPr>
      </w:pPr>
      <w:r w:rsidRPr="00EE3511">
        <w:t xml:space="preserve">watergang graven (deels) in den natte grondafvoer; </w:t>
      </w:r>
    </w:p>
    <w:p w14:paraId="344B2412" w14:textId="77777777" w:rsidR="00975609" w:rsidRPr="00EE3511" w:rsidRDefault="00975609" w:rsidP="00975609">
      <w:pPr>
        <w:numPr>
          <w:ilvl w:val="1"/>
          <w:numId w:val="18"/>
        </w:numPr>
      </w:pPr>
      <w:proofErr w:type="spellStart"/>
      <w:r w:rsidRPr="00EE3511">
        <w:t>sleufsgewijs</w:t>
      </w:r>
      <w:proofErr w:type="spellEnd"/>
      <w:r w:rsidRPr="00EE3511">
        <w:t xml:space="preserve"> ontgraven; </w:t>
      </w:r>
    </w:p>
    <w:p w14:paraId="41B38B06" w14:textId="77777777" w:rsidR="00975609" w:rsidRPr="00EE3511" w:rsidRDefault="00975609" w:rsidP="00975609">
      <w:pPr>
        <w:numPr>
          <w:ilvl w:val="1"/>
          <w:numId w:val="18"/>
        </w:numPr>
      </w:pPr>
      <w:r w:rsidRPr="00EE3511">
        <w:t xml:space="preserve">taluds afwerken; </w:t>
      </w:r>
    </w:p>
    <w:p w14:paraId="1FE93FC5" w14:textId="77777777" w:rsidR="00975609" w:rsidRPr="00EE3511" w:rsidRDefault="00975609" w:rsidP="00975609">
      <w:pPr>
        <w:numPr>
          <w:ilvl w:val="1"/>
          <w:numId w:val="18"/>
        </w:numPr>
      </w:pPr>
      <w:r w:rsidRPr="00EE3511">
        <w:t xml:space="preserve">palen remmingwerk, </w:t>
      </w:r>
      <w:proofErr w:type="spellStart"/>
      <w:r w:rsidRPr="00EE3511">
        <w:t>geleidewerk</w:t>
      </w:r>
      <w:proofErr w:type="spellEnd"/>
      <w:r w:rsidRPr="00EE3511">
        <w:t xml:space="preserve"> en kanosteiger heien; </w:t>
      </w:r>
    </w:p>
    <w:p w14:paraId="52403332" w14:textId="77777777" w:rsidR="00975609" w:rsidRPr="00EE3511" w:rsidRDefault="00975609" w:rsidP="00975609">
      <w:pPr>
        <w:numPr>
          <w:ilvl w:val="1"/>
          <w:numId w:val="18"/>
        </w:numPr>
      </w:pPr>
      <w:r w:rsidRPr="00EE3511">
        <w:t xml:space="preserve">gordingen remming- en </w:t>
      </w:r>
      <w:proofErr w:type="spellStart"/>
      <w:r w:rsidRPr="00EE3511">
        <w:t>geleidewerk</w:t>
      </w:r>
      <w:proofErr w:type="spellEnd"/>
      <w:r w:rsidRPr="00EE3511">
        <w:t xml:space="preserve"> monteren en afbouwen; </w:t>
      </w:r>
    </w:p>
    <w:p w14:paraId="03F8DBB6" w14:textId="77777777" w:rsidR="00975609" w:rsidRPr="00EE3511" w:rsidRDefault="00975609" w:rsidP="00975609">
      <w:pPr>
        <w:numPr>
          <w:ilvl w:val="1"/>
          <w:numId w:val="18"/>
        </w:numPr>
      </w:pPr>
      <w:r w:rsidRPr="00EE3511">
        <w:t xml:space="preserve">bodembescherming aanbrengen; </w:t>
      </w:r>
    </w:p>
    <w:p w14:paraId="7D1180B9" w14:textId="77777777" w:rsidR="00975609" w:rsidRPr="00EE3511" w:rsidRDefault="00975609" w:rsidP="00975609">
      <w:pPr>
        <w:numPr>
          <w:ilvl w:val="1"/>
          <w:numId w:val="18"/>
        </w:numPr>
      </w:pPr>
      <w:r w:rsidRPr="00EE3511">
        <w:t>scheepvaartbebording en seinen plaatsen;</w:t>
      </w:r>
    </w:p>
    <w:p w14:paraId="23842E79" w14:textId="77777777" w:rsidR="00975609" w:rsidRPr="00EE3511" w:rsidRDefault="00975609" w:rsidP="00975609">
      <w:pPr>
        <w:numPr>
          <w:ilvl w:val="0"/>
          <w:numId w:val="23"/>
        </w:numPr>
        <w:tabs>
          <w:tab w:val="num" w:pos="301"/>
        </w:tabs>
        <w:ind w:left="301" w:hanging="301"/>
      </w:pPr>
      <w:r w:rsidRPr="00EE3511">
        <w:t xml:space="preserve">voorhaven Vechtzijde: </w:t>
      </w:r>
    </w:p>
    <w:p w14:paraId="20F795C6" w14:textId="77777777" w:rsidR="00975609" w:rsidRPr="00EE3511" w:rsidRDefault="00975609" w:rsidP="00975609">
      <w:pPr>
        <w:numPr>
          <w:ilvl w:val="1"/>
          <w:numId w:val="18"/>
        </w:numPr>
      </w:pPr>
      <w:r w:rsidRPr="00EE3511">
        <w:t xml:space="preserve">palen remmingwerk, </w:t>
      </w:r>
      <w:proofErr w:type="spellStart"/>
      <w:r w:rsidRPr="00EE3511">
        <w:t>geleidewerk</w:t>
      </w:r>
      <w:proofErr w:type="spellEnd"/>
      <w:r w:rsidRPr="00EE3511">
        <w:t xml:space="preserve"> heien; </w:t>
      </w:r>
    </w:p>
    <w:p w14:paraId="5539A126" w14:textId="77777777" w:rsidR="00975609" w:rsidRPr="00EE3511" w:rsidRDefault="00975609" w:rsidP="00975609">
      <w:pPr>
        <w:numPr>
          <w:ilvl w:val="1"/>
          <w:numId w:val="18"/>
        </w:numPr>
      </w:pPr>
      <w:r w:rsidRPr="00EE3511">
        <w:t xml:space="preserve">gordingen remming- en </w:t>
      </w:r>
      <w:proofErr w:type="spellStart"/>
      <w:r w:rsidRPr="00EE3511">
        <w:t>geleidewerk</w:t>
      </w:r>
      <w:proofErr w:type="spellEnd"/>
      <w:r w:rsidRPr="00EE3511">
        <w:t xml:space="preserve"> monteren en afbouwen; </w:t>
      </w:r>
    </w:p>
    <w:p w14:paraId="1EE80EF1" w14:textId="77777777" w:rsidR="00975609" w:rsidRPr="00EE3511" w:rsidRDefault="00975609" w:rsidP="00975609">
      <w:pPr>
        <w:numPr>
          <w:ilvl w:val="1"/>
          <w:numId w:val="18"/>
        </w:numPr>
      </w:pPr>
      <w:r w:rsidRPr="00EE3511">
        <w:t xml:space="preserve">bodembescherming aanbrengen; </w:t>
      </w:r>
    </w:p>
    <w:p w14:paraId="4791E8C0" w14:textId="77777777" w:rsidR="00975609" w:rsidRPr="00EE3511" w:rsidRDefault="00975609" w:rsidP="00975609">
      <w:pPr>
        <w:numPr>
          <w:ilvl w:val="1"/>
          <w:numId w:val="18"/>
        </w:numPr>
      </w:pPr>
      <w:r w:rsidRPr="00EE3511">
        <w:t>scheepvaartbebording en seinen plaatsen.</w:t>
      </w:r>
    </w:p>
    <w:p w14:paraId="439AE63E" w14:textId="77777777" w:rsidR="00975609" w:rsidRPr="00EE3511" w:rsidRDefault="00975609" w:rsidP="00975609"/>
    <w:p w14:paraId="287F9FDB" w14:textId="77777777" w:rsidR="00975609" w:rsidRPr="00EE3511" w:rsidRDefault="00975609" w:rsidP="00975609">
      <w:r w:rsidRPr="00EE3511">
        <w:t>De opdracht dient uiterlijk 1 juli 2027 te zijn opgeleverd. Daarna volgt een onderhoudstermijn van 12 maanden. In de onderhoudsperiode dient regulier onderhoud conform het beheer- en onderhoudsplan te worden uitgevoerd inclusief preventief en correctief onderhoud en het verhelpen van storingen die optreden.</w:t>
      </w:r>
    </w:p>
    <w:p w14:paraId="43246B67" w14:textId="77777777" w:rsidR="00975609" w:rsidRPr="00EE3511" w:rsidRDefault="00975609" w:rsidP="00975609"/>
    <w:p w14:paraId="673915E6" w14:textId="30FEF8E1" w:rsidR="00975609" w:rsidRPr="00EE3511" w:rsidRDefault="00975609" w:rsidP="00975609">
      <w:r w:rsidRPr="00EE3511">
        <w:t xml:space="preserve">Voor deze opdracht is een </w:t>
      </w:r>
      <w:proofErr w:type="spellStart"/>
      <w:r w:rsidRPr="00EE3511">
        <w:t>RAW</w:t>
      </w:r>
      <w:proofErr w:type="spellEnd"/>
      <w:r w:rsidRPr="00EE3511">
        <w:t xml:space="preserve">-bestek opgesteld met als titel </w:t>
      </w:r>
      <w:r w:rsidR="007D69B1">
        <w:t>‘</w:t>
      </w:r>
      <w:r w:rsidRPr="00EE3511">
        <w:t>GEM Bloemendalerpolder Weespersluis</w:t>
      </w:r>
      <w:r w:rsidR="007D69B1">
        <w:t>’</w:t>
      </w:r>
      <w:r w:rsidRPr="00EE3511">
        <w:t xml:space="preserve"> van 7 november 2025 met kenmerk 137290. Voor nadere informatie omtrent de opdracht wordt verwezen naar dit contractdocument.</w:t>
      </w:r>
    </w:p>
    <w:p w14:paraId="1409FD56" w14:textId="77777777" w:rsidR="00975609" w:rsidRPr="00EE3511" w:rsidRDefault="00975609" w:rsidP="00975609"/>
    <w:p w14:paraId="5E488B7B" w14:textId="77777777" w:rsidR="00975609" w:rsidRPr="00EE3511" w:rsidRDefault="00975609" w:rsidP="00975609">
      <w:pPr>
        <w:pStyle w:val="Heading1"/>
      </w:pPr>
      <w:bookmarkStart w:id="87" w:name="_Toc439145741"/>
      <w:bookmarkStart w:id="88" w:name="_Toc439145742"/>
      <w:bookmarkStart w:id="89" w:name="_Toc208932840"/>
      <w:bookmarkStart w:id="90" w:name="_Toc208932841"/>
      <w:bookmarkStart w:id="91" w:name="_Toc208932842"/>
      <w:bookmarkStart w:id="92" w:name="_Toc208932843"/>
      <w:bookmarkStart w:id="93" w:name="_Toc208932844"/>
      <w:bookmarkStart w:id="94" w:name="_Toc208932845"/>
      <w:bookmarkStart w:id="95" w:name="_Toc208932846"/>
      <w:bookmarkStart w:id="96" w:name="_Toc208932847"/>
      <w:bookmarkStart w:id="97" w:name="_Toc208932848"/>
      <w:bookmarkStart w:id="98" w:name="_Toc208932849"/>
      <w:bookmarkStart w:id="99" w:name="_Toc208932850"/>
      <w:bookmarkStart w:id="100" w:name="_Toc208932851"/>
      <w:bookmarkStart w:id="101" w:name="_Toc208932852"/>
      <w:bookmarkStart w:id="102" w:name="_Toc208932853"/>
      <w:bookmarkStart w:id="103" w:name="_Toc208932854"/>
      <w:bookmarkStart w:id="104" w:name="_Toc208932855"/>
      <w:bookmarkStart w:id="105" w:name="_Toc208932856"/>
      <w:bookmarkStart w:id="106" w:name="_Toc208932857"/>
      <w:bookmarkStart w:id="107" w:name="_Toc208932858"/>
      <w:bookmarkStart w:id="108" w:name="_Toc208932859"/>
      <w:bookmarkStart w:id="109" w:name="_Toc208932860"/>
      <w:bookmarkStart w:id="110" w:name="_Toc208932861"/>
      <w:bookmarkStart w:id="111" w:name="_Toc208932862"/>
      <w:bookmarkStart w:id="112" w:name="_Toc208932863"/>
      <w:bookmarkStart w:id="113" w:name="_Toc208932864"/>
      <w:bookmarkStart w:id="114" w:name="_Toc208932865"/>
      <w:bookmarkStart w:id="115" w:name="_Toc208932866"/>
      <w:bookmarkStart w:id="116" w:name="_Toc208932867"/>
      <w:bookmarkStart w:id="117" w:name="_Toc208932868"/>
      <w:bookmarkStart w:id="118" w:name="_Toc208932869"/>
      <w:bookmarkStart w:id="119" w:name="_Toc208932870"/>
      <w:bookmarkStart w:id="120" w:name="_Toc208932871"/>
      <w:bookmarkStart w:id="121" w:name="_Toc208932872"/>
      <w:bookmarkStart w:id="122" w:name="_Toc208932873"/>
      <w:bookmarkStart w:id="123" w:name="_Toc208932874"/>
      <w:bookmarkStart w:id="124" w:name="_Toc208932875"/>
      <w:bookmarkStart w:id="125" w:name="_Toc208932876"/>
      <w:bookmarkStart w:id="126" w:name="_Toc208932877"/>
      <w:bookmarkStart w:id="127" w:name="_Toc208932878"/>
      <w:bookmarkStart w:id="128" w:name="_Toc208932879"/>
      <w:bookmarkStart w:id="129" w:name="_Toc208932880"/>
      <w:bookmarkStart w:id="130" w:name="_Toc208932881"/>
      <w:bookmarkStart w:id="131" w:name="_Toc208932882"/>
      <w:bookmarkStart w:id="132" w:name="_Toc208932883"/>
      <w:bookmarkStart w:id="133" w:name="_Toc208932884"/>
      <w:bookmarkStart w:id="134" w:name="_Toc208932885"/>
      <w:bookmarkStart w:id="135" w:name="_Toc208932886"/>
      <w:bookmarkStart w:id="136" w:name="_Toc208932887"/>
      <w:bookmarkStart w:id="137" w:name="_Toc208932888"/>
      <w:bookmarkStart w:id="138" w:name="_Toc208932889"/>
      <w:bookmarkStart w:id="139" w:name="_Toc208932890"/>
      <w:bookmarkStart w:id="140" w:name="_Toc208932891"/>
      <w:bookmarkStart w:id="141" w:name="_Toc208932892"/>
      <w:bookmarkStart w:id="142" w:name="_Toc208932893"/>
      <w:bookmarkStart w:id="143" w:name="_Toc208932894"/>
      <w:bookmarkStart w:id="144" w:name="_Toc208932895"/>
      <w:bookmarkStart w:id="145" w:name="_Toc208932896"/>
      <w:bookmarkStart w:id="146" w:name="_Toc208932897"/>
      <w:bookmarkStart w:id="147" w:name="_Toc20893289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EE3511">
        <w:lastRenderedPageBreak/>
        <w:br/>
      </w:r>
      <w:r w:rsidRPr="00EE3511">
        <w:br/>
      </w:r>
      <w:r w:rsidRPr="00EE3511">
        <w:br/>
      </w:r>
      <w:r w:rsidRPr="00EE3511">
        <w:br/>
      </w:r>
      <w:r w:rsidRPr="00EE3511">
        <w:br/>
      </w:r>
      <w:bookmarkStart w:id="148" w:name="_Toc213050600"/>
      <w:bookmarkStart w:id="149" w:name="_Toc213054060"/>
      <w:r w:rsidRPr="00EE3511">
        <w:t>Procedure tot en met inschrijving</w:t>
      </w:r>
      <w:bookmarkEnd w:id="148"/>
      <w:bookmarkEnd w:id="149"/>
    </w:p>
    <w:p w14:paraId="201BD337" w14:textId="77777777" w:rsidR="00975609" w:rsidRPr="00EE3511" w:rsidRDefault="00975609" w:rsidP="00975609"/>
    <w:p w14:paraId="66829D2D" w14:textId="77777777" w:rsidR="00975609" w:rsidRPr="00EE3511" w:rsidRDefault="00975609" w:rsidP="00975609"/>
    <w:p w14:paraId="3BD4AA07" w14:textId="77777777" w:rsidR="00975609" w:rsidRPr="00EE3511" w:rsidRDefault="00975609" w:rsidP="00975609">
      <w:pPr>
        <w:pStyle w:val="Heading2"/>
      </w:pPr>
      <w:bookmarkStart w:id="150" w:name="_Toc474163546"/>
      <w:bookmarkStart w:id="151" w:name="_Toc37062077"/>
      <w:bookmarkStart w:id="152" w:name="_Toc213050601"/>
      <w:bookmarkStart w:id="153" w:name="_Toc213054061"/>
      <w:r w:rsidRPr="00EE3511">
        <w:t>Beschrijving aanbestedingsproces op hoofdlijnen</w:t>
      </w:r>
      <w:bookmarkEnd w:id="150"/>
      <w:bookmarkEnd w:id="151"/>
      <w:bookmarkEnd w:id="152"/>
      <w:bookmarkEnd w:id="153"/>
    </w:p>
    <w:p w14:paraId="688BB0D9" w14:textId="77777777" w:rsidR="00975609" w:rsidRPr="00EE3511" w:rsidRDefault="00975609" w:rsidP="00975609"/>
    <w:p w14:paraId="520C5AA9" w14:textId="77777777" w:rsidR="00975609" w:rsidRPr="00EE3511" w:rsidRDefault="00975609" w:rsidP="00975609">
      <w:r w:rsidRPr="00EE3511">
        <w:t xml:space="preserve">Op deze aanbesteding is het </w:t>
      </w:r>
      <w:r w:rsidRPr="00EE3511">
        <w:rPr>
          <w:snapToGrid w:val="0"/>
        </w:rPr>
        <w:t>Aanbestedingsreglement Werken 2016 (‘</w:t>
      </w:r>
      <w:proofErr w:type="spellStart"/>
      <w:r w:rsidRPr="00EE3511">
        <w:rPr>
          <w:snapToGrid w:val="0"/>
        </w:rPr>
        <w:t>ARW</w:t>
      </w:r>
      <w:proofErr w:type="spellEnd"/>
      <w:r w:rsidRPr="00EE3511">
        <w:rPr>
          <w:snapToGrid w:val="0"/>
        </w:rPr>
        <w:t xml:space="preserve"> 2016’) </w:t>
      </w:r>
      <w:r w:rsidRPr="00EE3511">
        <w:t xml:space="preserve">van toepassing. De inschrijver dient de inschrijving te doen overeenkomstig de bepalingen van voornoemd reglement en met inachtneming van de bepalingen en gegevens zoals deze zijn omschreven in onderhavige inschrijvingsleidraad, het </w:t>
      </w:r>
      <w:proofErr w:type="spellStart"/>
      <w:r w:rsidRPr="00EE3511">
        <w:t>RAW</w:t>
      </w:r>
      <w:proofErr w:type="spellEnd"/>
      <w:r w:rsidRPr="00EE3511">
        <w:t xml:space="preserve">-bestek, proces-verbaal van bezoek aan de locatie en de nota’s van inlichtingen. De aanbesteder heeft gekozen voor een Europese openbare procedure. </w:t>
      </w:r>
    </w:p>
    <w:p w14:paraId="3EFED977" w14:textId="77777777" w:rsidR="00975609" w:rsidRPr="00EE3511" w:rsidRDefault="00975609" w:rsidP="00975609"/>
    <w:p w14:paraId="51E97C6D" w14:textId="77777777" w:rsidR="00975609" w:rsidRPr="00EE3511" w:rsidRDefault="00975609" w:rsidP="00975609">
      <w:pPr>
        <w:rPr>
          <w:snapToGrid w:val="0"/>
        </w:rPr>
      </w:pPr>
      <w:r w:rsidRPr="00EE3511">
        <w:rPr>
          <w:snapToGrid w:val="0"/>
        </w:rPr>
        <w:t>Een openbare aanbesteding is een aanbesteding die algemeen bekend wordt gemaakt en waarbij eenieder die aan de gestelde eisen voldoet kan inschrijven. Na inschrijving wordt van de inschrijver die in aanmerking komt voor de opdracht getoetst of deze daadwerkelijk aan de gestelde eisen en criteria voldoet</w:t>
      </w:r>
    </w:p>
    <w:p w14:paraId="05574568" w14:textId="77777777" w:rsidR="00975609" w:rsidRPr="00EE3511" w:rsidRDefault="00975609" w:rsidP="00975609">
      <w:pPr>
        <w:rPr>
          <w:noProof/>
        </w:rPr>
      </w:pPr>
    </w:p>
    <w:p w14:paraId="000E582A" w14:textId="77777777" w:rsidR="00975609" w:rsidRPr="00EE3511" w:rsidRDefault="00975609" w:rsidP="00975609">
      <w:pPr>
        <w:rPr>
          <w:noProof/>
        </w:rPr>
      </w:pPr>
    </w:p>
    <w:p w14:paraId="4158EB45" w14:textId="77777777" w:rsidR="00975609" w:rsidRPr="00EE3511" w:rsidRDefault="00975609" w:rsidP="00975609">
      <w:pPr>
        <w:pStyle w:val="Heading2"/>
      </w:pPr>
      <w:bookmarkStart w:id="154" w:name="_Toc474163547"/>
      <w:bookmarkStart w:id="155" w:name="_Toc37062078"/>
      <w:bookmarkStart w:id="156" w:name="_Toc213050602"/>
      <w:bookmarkStart w:id="157" w:name="_Toc213054062"/>
      <w:r w:rsidRPr="00EE3511">
        <w:t>Planning van de aanbesteding</w:t>
      </w:r>
      <w:bookmarkEnd w:id="154"/>
      <w:r w:rsidRPr="00EE3511">
        <w:t>sprocedure</w:t>
      </w:r>
      <w:bookmarkEnd w:id="155"/>
      <w:bookmarkEnd w:id="156"/>
      <w:bookmarkEnd w:id="157"/>
    </w:p>
    <w:p w14:paraId="0B468FC3" w14:textId="77777777" w:rsidR="00975609" w:rsidRPr="00EE3511" w:rsidRDefault="00975609" w:rsidP="00975609"/>
    <w:p w14:paraId="2D05D6DA" w14:textId="71C54D92" w:rsidR="00975609" w:rsidRPr="00EE3511" w:rsidRDefault="00975609" w:rsidP="00975609">
      <w:r w:rsidRPr="00EE3511">
        <w:t xml:space="preserve">De planning van de aanbestedingsprocedure is in </w:t>
      </w:r>
      <w:r w:rsidRPr="00EE3511">
        <w:fldChar w:fldCharType="begin"/>
      </w:r>
      <w:r w:rsidRPr="00EE3511">
        <w:instrText xml:space="preserve"> REF _Ref213051439 \h </w:instrText>
      </w:r>
      <w:r w:rsidRPr="00EE3511">
        <w:fldChar w:fldCharType="separate"/>
      </w:r>
      <w:r w:rsidR="00C460F3" w:rsidRPr="00EE3511">
        <w:t xml:space="preserve">Tabel </w:t>
      </w:r>
      <w:r w:rsidR="00C460F3">
        <w:rPr>
          <w:noProof/>
        </w:rPr>
        <w:t>3</w:t>
      </w:r>
      <w:r w:rsidR="00C460F3" w:rsidRPr="00EE3511">
        <w:t>.</w:t>
      </w:r>
      <w:r w:rsidR="00C460F3">
        <w:rPr>
          <w:noProof/>
        </w:rPr>
        <w:t>1</w:t>
      </w:r>
      <w:r w:rsidRPr="00EE3511">
        <w:fldChar w:fldCharType="end"/>
      </w:r>
      <w:r w:rsidRPr="00EE3511">
        <w:t xml:space="preserve"> weergegeven. De aanbesteder heeft het recht om de planning te wijzigen. De ‘uiterste termijn van ontvangst inschrijvingen’ is een fatale termijn:</w:t>
      </w:r>
    </w:p>
    <w:p w14:paraId="541026B6" w14:textId="77777777" w:rsidR="00975609" w:rsidRPr="00EE3511" w:rsidRDefault="00975609" w:rsidP="00975609"/>
    <w:p w14:paraId="0AA9F2D5" w14:textId="77777777" w:rsidR="00975609" w:rsidRPr="00EE3511" w:rsidRDefault="00975609" w:rsidP="00975609"/>
    <w:p w14:paraId="34D57945" w14:textId="65DB87E0" w:rsidR="00975609" w:rsidRPr="00EE3511" w:rsidRDefault="00975609" w:rsidP="00975609">
      <w:pPr>
        <w:pStyle w:val="Caption"/>
      </w:pPr>
      <w:bookmarkStart w:id="158" w:name="_Ref213051439"/>
      <w:bookmarkStart w:id="159" w:name="_Hlk37065848"/>
      <w:r w:rsidRPr="00EE3511">
        <w:t xml:space="preserve">Tabel </w:t>
      </w:r>
      <w:r w:rsidRPr="00EE3511">
        <w:fldChar w:fldCharType="begin"/>
      </w:r>
      <w:r w:rsidRPr="00EE3511">
        <w:instrText xml:space="preserve"> STYLEREF 1 \s </w:instrText>
      </w:r>
      <w:r w:rsidRPr="00EE3511">
        <w:fldChar w:fldCharType="separate"/>
      </w:r>
      <w:r w:rsidR="00C460F3">
        <w:rPr>
          <w:noProof/>
        </w:rPr>
        <w:t>3</w:t>
      </w:r>
      <w:r w:rsidRPr="00EE3511">
        <w:fldChar w:fldCharType="end"/>
      </w:r>
      <w:r w:rsidRPr="00EE3511">
        <w:t>.</w:t>
      </w:r>
      <w:r w:rsidRPr="00EE3511">
        <w:fldChar w:fldCharType="begin"/>
      </w:r>
      <w:r w:rsidRPr="00EE3511">
        <w:instrText xml:space="preserve"> SEQ Tabel \* ARABIC \s 1 </w:instrText>
      </w:r>
      <w:r w:rsidRPr="00EE3511">
        <w:fldChar w:fldCharType="separate"/>
      </w:r>
      <w:r w:rsidR="00C460F3">
        <w:rPr>
          <w:noProof/>
        </w:rPr>
        <w:t>1</w:t>
      </w:r>
      <w:r w:rsidRPr="00EE3511">
        <w:fldChar w:fldCharType="end"/>
      </w:r>
      <w:bookmarkEnd w:id="158"/>
      <w:r w:rsidRPr="00EE3511">
        <w:t xml:space="preserve"> Planning aanbestedingsprocedure</w:t>
      </w:r>
      <w:bookmarkEnd w:id="159"/>
    </w:p>
    <w:p w14:paraId="7C9A2620" w14:textId="77777777" w:rsidR="00975609" w:rsidRPr="00EE3511" w:rsidRDefault="00975609" w:rsidP="00975609">
      <w:pPr>
        <w:keepNext/>
        <w:keepLines/>
        <w:spacing w:line="150" w:lineRule="exact"/>
        <w:rPr>
          <w:sz w:val="15"/>
        </w:rPr>
      </w:pPr>
    </w:p>
    <w:tbl>
      <w:tblPr>
        <w:tblW w:w="0" w:type="auto"/>
        <w:tblInd w:w="108" w:type="dxa"/>
        <w:tblBorders>
          <w:top w:val="single" w:sz="8" w:space="0" w:color="005D76"/>
          <w:bottom w:val="single" w:sz="8" w:space="0" w:color="005D76"/>
        </w:tblBorders>
        <w:tblCellMar>
          <w:top w:w="108" w:type="dxa"/>
          <w:left w:w="170" w:type="dxa"/>
          <w:bottom w:w="159" w:type="dxa"/>
          <w:right w:w="170" w:type="dxa"/>
        </w:tblCellMar>
        <w:tblLook w:val="04A0" w:firstRow="1" w:lastRow="0" w:firstColumn="1" w:lastColumn="0" w:noHBand="0" w:noVBand="1"/>
      </w:tblPr>
      <w:tblGrid>
        <w:gridCol w:w="429"/>
        <w:gridCol w:w="4332"/>
        <w:gridCol w:w="3665"/>
      </w:tblGrid>
      <w:tr w:rsidR="00975609" w:rsidRPr="00EE3511" w14:paraId="5296891A" w14:textId="77777777" w:rsidTr="00E51D44">
        <w:trPr>
          <w:tblHeader/>
        </w:trPr>
        <w:tc>
          <w:tcPr>
            <w:tcW w:w="0" w:type="auto"/>
            <w:tcBorders>
              <w:top w:val="single" w:sz="8" w:space="0" w:color="005D76"/>
              <w:bottom w:val="single" w:sz="8" w:space="0" w:color="005D76"/>
            </w:tcBorders>
          </w:tcPr>
          <w:p w14:paraId="40B5A691" w14:textId="77777777" w:rsidR="00975609" w:rsidRPr="00EE3511" w:rsidRDefault="00975609" w:rsidP="00F93502">
            <w:pPr>
              <w:pStyle w:val="Tabelkopje"/>
            </w:pPr>
            <w:r w:rsidRPr="00EE3511">
              <w:t>#</w:t>
            </w:r>
          </w:p>
        </w:tc>
        <w:tc>
          <w:tcPr>
            <w:tcW w:w="0" w:type="auto"/>
            <w:tcBorders>
              <w:top w:val="single" w:sz="8" w:space="0" w:color="005D76"/>
              <w:bottom w:val="single" w:sz="8" w:space="0" w:color="005D76"/>
            </w:tcBorders>
          </w:tcPr>
          <w:p w14:paraId="13C3D5C8" w14:textId="77777777" w:rsidR="00975609" w:rsidRPr="00EE3511" w:rsidRDefault="00975609" w:rsidP="00E51D44">
            <w:pPr>
              <w:pStyle w:val="Tabelkopje"/>
            </w:pPr>
            <w:r w:rsidRPr="00EE3511">
              <w:t>Activiteit</w:t>
            </w:r>
          </w:p>
        </w:tc>
        <w:tc>
          <w:tcPr>
            <w:tcW w:w="3665" w:type="dxa"/>
            <w:tcBorders>
              <w:top w:val="single" w:sz="8" w:space="0" w:color="005D76"/>
              <w:bottom w:val="single" w:sz="8" w:space="0" w:color="005D76"/>
            </w:tcBorders>
            <w:tcMar>
              <w:right w:w="0" w:type="dxa"/>
            </w:tcMar>
          </w:tcPr>
          <w:p w14:paraId="5AED099C" w14:textId="77777777" w:rsidR="00975609" w:rsidRPr="00EE3511" w:rsidRDefault="00975609" w:rsidP="00E51D44">
            <w:pPr>
              <w:pStyle w:val="Tabelkopje"/>
            </w:pPr>
            <w:r w:rsidRPr="00EE3511">
              <w:t>Termijn</w:t>
            </w:r>
          </w:p>
        </w:tc>
      </w:tr>
      <w:tr w:rsidR="00975609" w:rsidRPr="00EE3511" w14:paraId="64CEACBF" w14:textId="77777777" w:rsidTr="00E51D44">
        <w:tc>
          <w:tcPr>
            <w:tcW w:w="0" w:type="auto"/>
            <w:tcBorders>
              <w:top w:val="single" w:sz="8" w:space="0" w:color="005D76"/>
            </w:tcBorders>
          </w:tcPr>
          <w:p w14:paraId="741685B5" w14:textId="77777777" w:rsidR="00975609" w:rsidRPr="00EE3511" w:rsidRDefault="00975609" w:rsidP="00F93502">
            <w:pPr>
              <w:pStyle w:val="Tabeltekst"/>
            </w:pPr>
            <w:r w:rsidRPr="00EE3511">
              <w:t>1</w:t>
            </w:r>
          </w:p>
        </w:tc>
        <w:tc>
          <w:tcPr>
            <w:tcW w:w="0" w:type="auto"/>
            <w:tcBorders>
              <w:top w:val="single" w:sz="8" w:space="0" w:color="005D76"/>
            </w:tcBorders>
          </w:tcPr>
          <w:p w14:paraId="1F1453BD" w14:textId="77777777" w:rsidR="00975609" w:rsidRPr="00EE3511" w:rsidRDefault="00975609" w:rsidP="00E51D44">
            <w:pPr>
              <w:pStyle w:val="Tabeltekst"/>
            </w:pPr>
            <w:r w:rsidRPr="00EE3511">
              <w:t>verzending aankondiging</w:t>
            </w:r>
          </w:p>
        </w:tc>
        <w:tc>
          <w:tcPr>
            <w:tcW w:w="3665" w:type="dxa"/>
            <w:tcBorders>
              <w:top w:val="single" w:sz="8" w:space="0" w:color="005D76"/>
            </w:tcBorders>
            <w:tcMar>
              <w:right w:w="0" w:type="dxa"/>
            </w:tcMar>
          </w:tcPr>
          <w:p w14:paraId="69DD2B2F" w14:textId="77777777" w:rsidR="00975609" w:rsidRPr="00EE3511" w:rsidRDefault="00975609" w:rsidP="00E51D44">
            <w:pPr>
              <w:pStyle w:val="Tabeltekst"/>
            </w:pPr>
            <w:r w:rsidRPr="00EE3511">
              <w:t>7 november 2025</w:t>
            </w:r>
          </w:p>
        </w:tc>
      </w:tr>
      <w:tr w:rsidR="00975609" w:rsidRPr="00EE3511" w14:paraId="02ABA6D8" w14:textId="77777777" w:rsidTr="00E51D44">
        <w:tc>
          <w:tcPr>
            <w:tcW w:w="0" w:type="auto"/>
            <w:tcBorders>
              <w:top w:val="single" w:sz="8" w:space="0" w:color="005D76"/>
            </w:tcBorders>
          </w:tcPr>
          <w:p w14:paraId="67C61332" w14:textId="77777777" w:rsidR="00975609" w:rsidRPr="00EE3511" w:rsidRDefault="00975609" w:rsidP="00F93502">
            <w:pPr>
              <w:pStyle w:val="Tabeltekst"/>
            </w:pPr>
            <w:r w:rsidRPr="00EE3511">
              <w:t>2</w:t>
            </w:r>
          </w:p>
        </w:tc>
        <w:tc>
          <w:tcPr>
            <w:tcW w:w="0" w:type="auto"/>
            <w:tcBorders>
              <w:top w:val="single" w:sz="8" w:space="0" w:color="005D76"/>
            </w:tcBorders>
          </w:tcPr>
          <w:p w14:paraId="34DB5003" w14:textId="77777777" w:rsidR="00975609" w:rsidRPr="00EE3511" w:rsidRDefault="00975609" w:rsidP="00E51D44">
            <w:pPr>
              <w:pStyle w:val="Tabeltekst"/>
            </w:pPr>
            <w:r w:rsidRPr="00EE3511">
              <w:t>schouw op locatie</w:t>
            </w:r>
          </w:p>
        </w:tc>
        <w:tc>
          <w:tcPr>
            <w:tcW w:w="3665" w:type="dxa"/>
            <w:tcBorders>
              <w:top w:val="single" w:sz="8" w:space="0" w:color="005D76"/>
            </w:tcBorders>
            <w:tcMar>
              <w:right w:w="0" w:type="dxa"/>
            </w:tcMar>
          </w:tcPr>
          <w:p w14:paraId="5C995DAD" w14:textId="150734AA" w:rsidR="00975609" w:rsidRPr="00EE3511" w:rsidRDefault="00975609" w:rsidP="00E51D44">
            <w:pPr>
              <w:pStyle w:val="Tabeltekst"/>
            </w:pPr>
            <w:r w:rsidRPr="00EE3511">
              <w:t>21 november 2025 om 1</w:t>
            </w:r>
            <w:r w:rsidR="00EB4395">
              <w:t>0</w:t>
            </w:r>
            <w:r w:rsidRPr="00EE3511">
              <w:t>.00 uur</w:t>
            </w:r>
          </w:p>
        </w:tc>
      </w:tr>
      <w:tr w:rsidR="00975609" w:rsidRPr="00EE3511" w14:paraId="26CADAB4" w14:textId="77777777" w:rsidTr="00E51D44">
        <w:tc>
          <w:tcPr>
            <w:tcW w:w="0" w:type="auto"/>
          </w:tcPr>
          <w:p w14:paraId="0E2C5CA7" w14:textId="77777777" w:rsidR="00975609" w:rsidRPr="00EE3511" w:rsidRDefault="00975609" w:rsidP="00F93502">
            <w:pPr>
              <w:pStyle w:val="Tabeltekst"/>
            </w:pPr>
            <w:r w:rsidRPr="00EE3511">
              <w:t>3</w:t>
            </w:r>
          </w:p>
        </w:tc>
        <w:tc>
          <w:tcPr>
            <w:tcW w:w="0" w:type="auto"/>
          </w:tcPr>
          <w:p w14:paraId="56EB1E47" w14:textId="77777777" w:rsidR="00975609" w:rsidRPr="00EE3511" w:rsidRDefault="00975609" w:rsidP="00E51D44">
            <w:pPr>
              <w:pStyle w:val="Tabeltekst"/>
            </w:pPr>
            <w:r w:rsidRPr="00EE3511">
              <w:t>laatste tijdstip indienen schriftelijke vragen</w:t>
            </w:r>
          </w:p>
        </w:tc>
        <w:tc>
          <w:tcPr>
            <w:tcW w:w="3665" w:type="dxa"/>
            <w:tcMar>
              <w:right w:w="0" w:type="dxa"/>
            </w:tcMar>
          </w:tcPr>
          <w:p w14:paraId="14F56FB3" w14:textId="77777777" w:rsidR="00975609" w:rsidRPr="00EE3511" w:rsidRDefault="00975609" w:rsidP="00E51D44">
            <w:pPr>
              <w:pStyle w:val="Tabeltekst"/>
            </w:pPr>
            <w:r w:rsidRPr="00EE3511">
              <w:t>12 december 2025 om 12.00 uur</w:t>
            </w:r>
          </w:p>
        </w:tc>
      </w:tr>
      <w:tr w:rsidR="00975609" w:rsidRPr="00EE3511" w14:paraId="5C203DEB" w14:textId="77777777" w:rsidTr="00E51D44">
        <w:tc>
          <w:tcPr>
            <w:tcW w:w="0" w:type="auto"/>
          </w:tcPr>
          <w:p w14:paraId="4F34F977" w14:textId="77777777" w:rsidR="00975609" w:rsidRPr="00EE3511" w:rsidRDefault="00975609" w:rsidP="00F93502">
            <w:pPr>
              <w:pStyle w:val="Tabeltekst"/>
            </w:pPr>
            <w:r w:rsidRPr="00EE3511">
              <w:t>4</w:t>
            </w:r>
          </w:p>
        </w:tc>
        <w:tc>
          <w:tcPr>
            <w:tcW w:w="0" w:type="auto"/>
          </w:tcPr>
          <w:p w14:paraId="3E532E69" w14:textId="77777777" w:rsidR="00975609" w:rsidRPr="00EE3511" w:rsidRDefault="00975609" w:rsidP="00E51D44">
            <w:pPr>
              <w:pStyle w:val="Tabeltekst"/>
            </w:pPr>
            <w:r w:rsidRPr="00EE3511">
              <w:t>nota van inlichtingen inschrijvingsfase beschikbaar</w:t>
            </w:r>
          </w:p>
        </w:tc>
        <w:tc>
          <w:tcPr>
            <w:tcW w:w="3665" w:type="dxa"/>
            <w:tcMar>
              <w:right w:w="0" w:type="dxa"/>
            </w:tcMar>
          </w:tcPr>
          <w:p w14:paraId="1828465E" w14:textId="77777777" w:rsidR="00975609" w:rsidRPr="00EE3511" w:rsidRDefault="00975609" w:rsidP="00E51D44">
            <w:pPr>
              <w:pStyle w:val="Tabeltekst"/>
            </w:pPr>
            <w:r w:rsidRPr="00EE3511">
              <w:t>19 december 2025</w:t>
            </w:r>
          </w:p>
        </w:tc>
      </w:tr>
      <w:tr w:rsidR="00975609" w:rsidRPr="00EE3511" w14:paraId="3DC9C352" w14:textId="77777777" w:rsidTr="00E51D44">
        <w:tc>
          <w:tcPr>
            <w:tcW w:w="0" w:type="auto"/>
          </w:tcPr>
          <w:p w14:paraId="5BF43BEF" w14:textId="77777777" w:rsidR="00975609" w:rsidRPr="00EE3511" w:rsidRDefault="00975609" w:rsidP="00F93502">
            <w:pPr>
              <w:pStyle w:val="Tabeltekst"/>
              <w:keepNext/>
              <w:keepLines/>
              <w:tabs>
                <w:tab w:val="left" w:pos="1021"/>
                <w:tab w:val="left" w:pos="1134"/>
                <w:tab w:val="left" w:pos="1247"/>
                <w:tab w:val="left" w:pos="1588"/>
                <w:tab w:val="left" w:pos="1701"/>
              </w:tabs>
              <w:rPr>
                <w:rFonts w:ascii="Segoe UI Semibold" w:hAnsi="Segoe UI Semibold"/>
              </w:rPr>
            </w:pPr>
            <w:r w:rsidRPr="00EE3511">
              <w:rPr>
                <w:rFonts w:ascii="Segoe UI Semibold" w:hAnsi="Segoe UI Semibold"/>
              </w:rPr>
              <w:t>5</w:t>
            </w:r>
          </w:p>
        </w:tc>
        <w:tc>
          <w:tcPr>
            <w:tcW w:w="0" w:type="auto"/>
          </w:tcPr>
          <w:p w14:paraId="43AC1851" w14:textId="77777777" w:rsidR="00975609" w:rsidRPr="00EE3511" w:rsidRDefault="00975609" w:rsidP="00E51D44">
            <w:pPr>
              <w:pStyle w:val="Tabeltekst"/>
              <w:keepNext/>
              <w:keepLines/>
              <w:tabs>
                <w:tab w:val="left" w:pos="1021"/>
                <w:tab w:val="left" w:pos="1134"/>
                <w:tab w:val="left" w:pos="1247"/>
                <w:tab w:val="left" w:pos="1588"/>
                <w:tab w:val="left" w:pos="1701"/>
              </w:tabs>
              <w:ind w:left="1588" w:hanging="1588"/>
              <w:rPr>
                <w:rFonts w:ascii="Segoe UI Semibold" w:hAnsi="Segoe UI Semibold"/>
              </w:rPr>
            </w:pPr>
            <w:r w:rsidRPr="00EE3511">
              <w:rPr>
                <w:rFonts w:ascii="Segoe UI Semibold" w:hAnsi="Segoe UI Semibold"/>
              </w:rPr>
              <w:t>uiterste termijn van ontvangst inschrijvingen</w:t>
            </w:r>
          </w:p>
        </w:tc>
        <w:tc>
          <w:tcPr>
            <w:tcW w:w="3665" w:type="dxa"/>
            <w:tcMar>
              <w:right w:w="0" w:type="dxa"/>
            </w:tcMar>
          </w:tcPr>
          <w:p w14:paraId="3C2DA2C2" w14:textId="55D5376F" w:rsidR="00975609" w:rsidRPr="00EE3511" w:rsidRDefault="00975609" w:rsidP="00E51D44">
            <w:pPr>
              <w:pStyle w:val="Tabeltekst"/>
              <w:keepNext/>
              <w:keepLines/>
              <w:tabs>
                <w:tab w:val="left" w:pos="1021"/>
                <w:tab w:val="left" w:pos="1134"/>
                <w:tab w:val="left" w:pos="1247"/>
                <w:tab w:val="left" w:pos="1588"/>
                <w:tab w:val="left" w:pos="1701"/>
              </w:tabs>
              <w:ind w:left="1588" w:hanging="1588"/>
              <w:rPr>
                <w:rFonts w:ascii="Segoe UI Semibold" w:hAnsi="Segoe UI Semibold"/>
              </w:rPr>
            </w:pPr>
            <w:r w:rsidRPr="00EE3511">
              <w:rPr>
                <w:rFonts w:ascii="Segoe UI Semibold" w:hAnsi="Segoe UI Semibold"/>
              </w:rPr>
              <w:t>16 januari 2026</w:t>
            </w:r>
            <w:r w:rsidR="00FA4A70">
              <w:rPr>
                <w:rFonts w:ascii="Segoe UI Semibold" w:hAnsi="Segoe UI Semibold"/>
              </w:rPr>
              <w:t xml:space="preserve"> om 12:00</w:t>
            </w:r>
          </w:p>
        </w:tc>
      </w:tr>
      <w:tr w:rsidR="00975609" w:rsidRPr="00EE3511" w14:paraId="42583574" w14:textId="77777777" w:rsidTr="00E51D44">
        <w:tc>
          <w:tcPr>
            <w:tcW w:w="0" w:type="auto"/>
          </w:tcPr>
          <w:p w14:paraId="0056E846" w14:textId="77777777" w:rsidR="00975609" w:rsidRPr="00EE3511" w:rsidRDefault="00975609" w:rsidP="00F93502">
            <w:pPr>
              <w:pStyle w:val="Tabeltekst"/>
            </w:pPr>
            <w:r w:rsidRPr="00EE3511">
              <w:t>6</w:t>
            </w:r>
          </w:p>
        </w:tc>
        <w:tc>
          <w:tcPr>
            <w:tcW w:w="0" w:type="auto"/>
          </w:tcPr>
          <w:p w14:paraId="211983D9" w14:textId="77777777" w:rsidR="00975609" w:rsidRPr="00EE3511" w:rsidRDefault="00975609" w:rsidP="00E51D44">
            <w:pPr>
              <w:pStyle w:val="Tabeltekst"/>
            </w:pPr>
            <w:r w:rsidRPr="00EE3511">
              <w:t>bekendmaking gunningsbeslissing (voornemen tot gunning)</w:t>
            </w:r>
          </w:p>
        </w:tc>
        <w:tc>
          <w:tcPr>
            <w:tcW w:w="3665" w:type="dxa"/>
            <w:tcMar>
              <w:right w:w="0" w:type="dxa"/>
            </w:tcMar>
          </w:tcPr>
          <w:p w14:paraId="6AE3DB12" w14:textId="77777777" w:rsidR="00975609" w:rsidRPr="00EE3511" w:rsidRDefault="00975609" w:rsidP="00E51D44">
            <w:pPr>
              <w:pStyle w:val="Tabeltekst"/>
            </w:pPr>
            <w:r w:rsidRPr="00EE3511">
              <w:t>23 januari 2026</w:t>
            </w:r>
          </w:p>
        </w:tc>
      </w:tr>
      <w:tr w:rsidR="00975609" w:rsidRPr="00EE3511" w14:paraId="77D7C480" w14:textId="77777777" w:rsidTr="00E51D44">
        <w:tc>
          <w:tcPr>
            <w:tcW w:w="0" w:type="auto"/>
          </w:tcPr>
          <w:p w14:paraId="4D077CFB" w14:textId="77777777" w:rsidR="00975609" w:rsidRPr="00EE3511" w:rsidRDefault="00975609" w:rsidP="00F93502">
            <w:pPr>
              <w:pStyle w:val="Tabeltekst"/>
            </w:pPr>
            <w:r w:rsidRPr="00EE3511">
              <w:t>7</w:t>
            </w:r>
          </w:p>
        </w:tc>
        <w:tc>
          <w:tcPr>
            <w:tcW w:w="0" w:type="auto"/>
          </w:tcPr>
          <w:p w14:paraId="33527ADB" w14:textId="77777777" w:rsidR="00975609" w:rsidRPr="00EE3511" w:rsidRDefault="00975609" w:rsidP="00E51D44">
            <w:pPr>
              <w:pStyle w:val="Tabeltekst"/>
            </w:pPr>
            <w:r w:rsidRPr="00EE3511">
              <w:t>opdrachtverlening</w:t>
            </w:r>
          </w:p>
        </w:tc>
        <w:tc>
          <w:tcPr>
            <w:tcW w:w="3665" w:type="dxa"/>
            <w:tcMar>
              <w:right w:w="0" w:type="dxa"/>
            </w:tcMar>
          </w:tcPr>
          <w:p w14:paraId="7E3FFCF2" w14:textId="41983D30" w:rsidR="00975609" w:rsidRPr="00EE3511" w:rsidRDefault="00975609" w:rsidP="00E51D44">
            <w:pPr>
              <w:pStyle w:val="Tabeltekst"/>
            </w:pPr>
            <w:r w:rsidRPr="00EE3511">
              <w:t>1</w:t>
            </w:r>
            <w:r w:rsidR="00CA6277">
              <w:t>3</w:t>
            </w:r>
            <w:r w:rsidRPr="00EE3511">
              <w:t xml:space="preserve"> februari 2026</w:t>
            </w:r>
          </w:p>
        </w:tc>
      </w:tr>
    </w:tbl>
    <w:p w14:paraId="2B9A549E" w14:textId="77777777" w:rsidR="00975609" w:rsidRPr="00EE3511" w:rsidRDefault="00975609" w:rsidP="00975609"/>
    <w:p w14:paraId="5AACFD73" w14:textId="77777777" w:rsidR="00975609" w:rsidRPr="00EE3511" w:rsidRDefault="00975609" w:rsidP="00975609"/>
    <w:p w14:paraId="39840CA1" w14:textId="77777777" w:rsidR="00975609" w:rsidRPr="00EE3511" w:rsidRDefault="00975609" w:rsidP="00975609">
      <w:pPr>
        <w:suppressAutoHyphens w:val="0"/>
        <w:spacing w:line="240" w:lineRule="auto"/>
        <w:rPr>
          <w:color w:val="005D76"/>
          <w:sz w:val="22"/>
          <w:szCs w:val="20"/>
        </w:rPr>
      </w:pPr>
      <w:bookmarkStart w:id="160" w:name="_Toc474163548"/>
      <w:bookmarkStart w:id="161" w:name="_Toc37062079"/>
      <w:r w:rsidRPr="00EE3511">
        <w:br w:type="page"/>
      </w:r>
    </w:p>
    <w:p w14:paraId="19E54CE4" w14:textId="77777777" w:rsidR="00975609" w:rsidRPr="00EE3511" w:rsidRDefault="00975609" w:rsidP="00975609">
      <w:pPr>
        <w:pStyle w:val="Heading2"/>
      </w:pPr>
      <w:bookmarkStart w:id="162" w:name="_Toc213050603"/>
      <w:bookmarkStart w:id="163" w:name="_Toc213054063"/>
      <w:r w:rsidRPr="00EE3511">
        <w:lastRenderedPageBreak/>
        <w:t>Inlichtingen</w:t>
      </w:r>
      <w:bookmarkEnd w:id="160"/>
      <w:bookmarkEnd w:id="161"/>
      <w:bookmarkEnd w:id="162"/>
      <w:bookmarkEnd w:id="163"/>
    </w:p>
    <w:p w14:paraId="0CC3767C" w14:textId="77777777" w:rsidR="00975609" w:rsidRPr="00EE3511" w:rsidRDefault="00975609" w:rsidP="00975609">
      <w:pPr>
        <w:pStyle w:val="Standaardzonderwitregel"/>
        <w:rPr>
          <w:rFonts w:ascii="Segoe UI" w:hAnsi="Segoe UI" w:cs="Segoe UI"/>
          <w:sz w:val="18"/>
          <w:szCs w:val="18"/>
        </w:rPr>
      </w:pPr>
    </w:p>
    <w:p w14:paraId="41A53A9B" w14:textId="77777777" w:rsidR="00975609" w:rsidRPr="00EE3511" w:rsidRDefault="00975609" w:rsidP="00975609">
      <w:pPr>
        <w:pStyle w:val="Heading3"/>
      </w:pPr>
      <w:bookmarkStart w:id="164" w:name="_Toc474163549"/>
      <w:bookmarkStart w:id="165" w:name="_Toc37062080"/>
      <w:bookmarkStart w:id="166" w:name="_Toc213050604"/>
      <w:bookmarkStart w:id="167" w:name="_Toc213054064"/>
      <w:r w:rsidRPr="00EE3511">
        <w:t>Algemene inlichtingen</w:t>
      </w:r>
      <w:bookmarkEnd w:id="164"/>
      <w:bookmarkEnd w:id="165"/>
      <w:bookmarkEnd w:id="166"/>
      <w:bookmarkEnd w:id="167"/>
    </w:p>
    <w:p w14:paraId="7AC611B0" w14:textId="77777777" w:rsidR="00975609" w:rsidRPr="00EE3511" w:rsidRDefault="00975609" w:rsidP="00975609">
      <w:pPr>
        <w:rPr>
          <w:rFonts w:cs="Segoe UI"/>
          <w:szCs w:val="18"/>
        </w:rPr>
      </w:pPr>
    </w:p>
    <w:p w14:paraId="1BA194C9" w14:textId="77777777" w:rsidR="00975609" w:rsidRPr="00EE3511" w:rsidRDefault="00975609" w:rsidP="00975609">
      <w:pPr>
        <w:rPr>
          <w:rFonts w:cs="Segoe UI"/>
          <w:spacing w:val="-2"/>
          <w:szCs w:val="18"/>
        </w:rPr>
      </w:pPr>
      <w:r w:rsidRPr="00EE3511">
        <w:rPr>
          <w:rFonts w:cs="Segoe UI"/>
          <w:szCs w:val="18"/>
        </w:rPr>
        <w:t xml:space="preserve">Vragen over het project en de aanbestedingsprocedure kunnen uitsluitend via de berichtenmodule op </w:t>
      </w:r>
      <w:proofErr w:type="spellStart"/>
      <w:r w:rsidRPr="00EE3511">
        <w:rPr>
          <w:rFonts w:cs="Segoe UI"/>
          <w:szCs w:val="18"/>
        </w:rPr>
        <w:t>TenderNed</w:t>
      </w:r>
      <w:proofErr w:type="spellEnd"/>
      <w:r w:rsidRPr="00EE3511">
        <w:rPr>
          <w:rFonts w:cs="Segoe UI"/>
          <w:szCs w:val="18"/>
        </w:rPr>
        <w:t xml:space="preserve"> worden ingediend. De vragen dienen te zijn opgenomen in het format van bijlage I. In verband met de verwerking van de vragen is het format verstrekt in een bewerkbaar bestandsformaat. De vragen dienen uiterlijk op het</w:t>
      </w:r>
      <w:r w:rsidRPr="00EE3511">
        <w:rPr>
          <w:rFonts w:cs="Segoe UI"/>
          <w:spacing w:val="-2"/>
          <w:szCs w:val="18"/>
        </w:rPr>
        <w:t xml:space="preserve"> in paragraaf 3.2 genoemde datum en tijdstip te zijn ingediend.</w:t>
      </w:r>
    </w:p>
    <w:p w14:paraId="20D5A2A3" w14:textId="77777777" w:rsidR="00975609" w:rsidRPr="00EE3511" w:rsidRDefault="00975609" w:rsidP="00975609">
      <w:pPr>
        <w:rPr>
          <w:rFonts w:cs="Segoe UI"/>
          <w:spacing w:val="-2"/>
          <w:szCs w:val="18"/>
        </w:rPr>
      </w:pPr>
    </w:p>
    <w:p w14:paraId="3ECD02DC" w14:textId="77777777" w:rsidR="00975609" w:rsidRPr="00EE3511" w:rsidRDefault="00975609" w:rsidP="00975609">
      <w:pPr>
        <w:rPr>
          <w:rFonts w:cs="Segoe UI"/>
          <w:szCs w:val="18"/>
        </w:rPr>
      </w:pPr>
      <w:r w:rsidRPr="00EE3511">
        <w:rPr>
          <w:rFonts w:cs="Segoe UI"/>
          <w:szCs w:val="18"/>
        </w:rPr>
        <w:t xml:space="preserve">Van de tijdig ingediende schriftelijke vragen wordt een nota van inlichtingen opgemaakt. De nota van inlichtingen is vanaf de in paragraaf 3.2 genoemde datum beschikbaar op </w:t>
      </w:r>
      <w:proofErr w:type="spellStart"/>
      <w:r w:rsidRPr="00EE3511">
        <w:rPr>
          <w:rFonts w:cs="Segoe UI"/>
          <w:szCs w:val="18"/>
        </w:rPr>
        <w:t>TenderNed</w:t>
      </w:r>
      <w:proofErr w:type="spellEnd"/>
      <w:r w:rsidRPr="00EE3511">
        <w:rPr>
          <w:rFonts w:cs="Segoe UI"/>
          <w:b/>
          <w:szCs w:val="18"/>
        </w:rPr>
        <w:t>.</w:t>
      </w:r>
      <w:r w:rsidRPr="00EE3511">
        <w:rPr>
          <w:rFonts w:cs="Segoe UI"/>
          <w:szCs w:val="18"/>
        </w:rPr>
        <w:t xml:space="preserve"> Inschrijvers worden geacht met de inhoud van nota’s van inlichtingen bekend te zijn. </w:t>
      </w:r>
      <w:r w:rsidRPr="00EE3511">
        <w:t xml:space="preserve">Elke informatie, advies of wijziging, die gegeven of goedgekeurd wordt en welke het gevolg is van vragen van één van de inschrijvers, zal aan alle inschrijvers worden verstrekt, zonder dat de identiteit van de desbetreffende vragensteller bekend wordt gemaakt. Dit met uitzondering van het gestelde in artikel 2.23.1 </w:t>
      </w:r>
      <w:proofErr w:type="spellStart"/>
      <w:r w:rsidRPr="00EE3511">
        <w:t>ARW</w:t>
      </w:r>
      <w:proofErr w:type="spellEnd"/>
      <w:r w:rsidRPr="00EE3511">
        <w:t xml:space="preserve"> 2016.</w:t>
      </w:r>
    </w:p>
    <w:p w14:paraId="59F37BE0" w14:textId="77777777" w:rsidR="00975609" w:rsidRPr="00EE3511" w:rsidRDefault="00975609" w:rsidP="00975609"/>
    <w:p w14:paraId="6CE424ED" w14:textId="77777777" w:rsidR="00975609" w:rsidRPr="00EE3511" w:rsidRDefault="00975609" w:rsidP="00975609">
      <w:pPr>
        <w:pStyle w:val="Heading4"/>
        <w:numPr>
          <w:ilvl w:val="3"/>
          <w:numId w:val="1"/>
        </w:numPr>
        <w:rPr>
          <w:rFonts w:ascii="Segoe UI" w:hAnsi="Segoe UI" w:cs="Segoe UI"/>
          <w:bCs/>
        </w:rPr>
      </w:pPr>
      <w:r w:rsidRPr="00EE3511">
        <w:t>Bezoek aan de locatie</w:t>
      </w:r>
    </w:p>
    <w:p w14:paraId="07698F2A" w14:textId="320C0389" w:rsidR="00975609" w:rsidRPr="00EE3511" w:rsidRDefault="00975609" w:rsidP="00975609">
      <w:r w:rsidRPr="00EE3511">
        <w:t>Potentiële inschrijvers wordt de mogelijkheid geboden om een bezoek te brengen aan de locatie. Dit bezoek vindt plaats op de in paragraaf 3.2 genoemde dag om 1</w:t>
      </w:r>
      <w:r w:rsidR="00150603">
        <w:t>0</w:t>
      </w:r>
      <w:r w:rsidRPr="00EE3511">
        <w:t xml:space="preserve">.00 uur en zal circa 1 uur duren. Inschrijvers mogen hier met maximaal 2 personen aan deelnemen en dienen zicht hiervoor uiterlijk 4 werkdagen voor de bijeenkomst via de berichtenmodule op </w:t>
      </w:r>
      <w:proofErr w:type="spellStart"/>
      <w:r w:rsidRPr="00EE3511">
        <w:t>TenderNed</w:t>
      </w:r>
      <w:proofErr w:type="spellEnd"/>
      <w:r w:rsidRPr="00EE3511">
        <w:t xml:space="preserve"> aan te melden. Inschrijvers zijn zelf verantwoordelijk voor het meenemen van </w:t>
      </w:r>
      <w:proofErr w:type="spellStart"/>
      <w:r w:rsidRPr="00EE3511">
        <w:t>PBM’s</w:t>
      </w:r>
      <w:proofErr w:type="spellEnd"/>
      <w:r w:rsidRPr="00EE3511">
        <w:t>. Dit betreft veiligheidsschoenen en een fluorescerend hesje.</w:t>
      </w:r>
    </w:p>
    <w:p w14:paraId="77A5E37E" w14:textId="77777777" w:rsidR="00975609" w:rsidRPr="00EE3511" w:rsidRDefault="00975609" w:rsidP="00975609"/>
    <w:p w14:paraId="3215638B" w14:textId="77777777" w:rsidR="00975609" w:rsidRPr="00EE3511" w:rsidRDefault="00975609" w:rsidP="00975609">
      <w:pPr>
        <w:rPr>
          <w:rFonts w:ascii="Segoe UI Semibold" w:hAnsi="Segoe UI Semibold"/>
        </w:rPr>
      </w:pPr>
      <w:r w:rsidRPr="00EE3511">
        <w:t>Tijdens het bezoek aan de locatie worden geen algemene inlichtingen verstrekt. Van de inschrijvers wordt verwacht dat zij eventuele vragen en opmerkingen noteren en deze meenemen in hun schriftelijke vragen ten behoeve van de nota van inlichtingen. De eerst volgende nota van inlichtingen die volgt na het bezoek aan de locatie dient tevens te worden beschouwd als het ‘proces-verbaal van bezoek van de locatie’ voor het gehouden bezoek aan de locatie.</w:t>
      </w:r>
    </w:p>
    <w:p w14:paraId="79988E41" w14:textId="77777777" w:rsidR="00975609" w:rsidRPr="00EE3511" w:rsidRDefault="00975609" w:rsidP="00975609">
      <w:pPr>
        <w:rPr>
          <w:rFonts w:cs="Segoe UI"/>
          <w:b/>
        </w:rPr>
      </w:pPr>
    </w:p>
    <w:p w14:paraId="6C964DBE" w14:textId="77777777" w:rsidR="00975609" w:rsidRPr="00EE3511" w:rsidRDefault="00975609" w:rsidP="00975609">
      <w:pPr>
        <w:rPr>
          <w:rFonts w:cs="Segoe UI"/>
          <w:b/>
        </w:rPr>
      </w:pPr>
    </w:p>
    <w:p w14:paraId="5D317539" w14:textId="77777777" w:rsidR="00975609" w:rsidRPr="00EE3511" w:rsidRDefault="00975609" w:rsidP="00975609">
      <w:pPr>
        <w:pStyle w:val="Heading2"/>
      </w:pPr>
      <w:bookmarkStart w:id="168" w:name="_Toc474163569"/>
      <w:bookmarkStart w:id="169" w:name="_Toc37062082"/>
      <w:bookmarkStart w:id="170" w:name="_Toc213050605"/>
      <w:bookmarkStart w:id="171" w:name="_Toc213054065"/>
      <w:r w:rsidRPr="00EE3511">
        <w:t>Indienen inschrijvingsdocumenten</w:t>
      </w:r>
      <w:bookmarkEnd w:id="168"/>
      <w:bookmarkEnd w:id="169"/>
      <w:bookmarkEnd w:id="170"/>
      <w:bookmarkEnd w:id="171"/>
    </w:p>
    <w:p w14:paraId="4D6AE7A5" w14:textId="77777777" w:rsidR="00975609" w:rsidRPr="00EE3511" w:rsidRDefault="00975609" w:rsidP="00975609"/>
    <w:p w14:paraId="194579EA" w14:textId="77777777" w:rsidR="00975609" w:rsidRPr="00EE3511" w:rsidRDefault="00975609" w:rsidP="00975609">
      <w:r w:rsidRPr="00EE3511">
        <w:t>Het aanleveren van gegevens vindt gefaseerd plaats om de administratieve lasten bij inschrijvers te beperken.</w:t>
      </w:r>
    </w:p>
    <w:p w14:paraId="1962B8BD" w14:textId="77777777" w:rsidR="00975609" w:rsidRPr="00EE3511" w:rsidRDefault="00975609" w:rsidP="00975609"/>
    <w:p w14:paraId="7B55DD02" w14:textId="77777777" w:rsidR="00975609" w:rsidRPr="00EE3511" w:rsidRDefault="00975609" w:rsidP="00975609">
      <w:r w:rsidRPr="00EE3511">
        <w:t>Alle in te dienen te ondertekenen documenten dienen ondertekend te zijn door een vertegenwoordigingsbevoegde persoon/personen van de inschrijver. Die vertegenwoordigingsbevoegdheid dient te blijken uit het uittreksel uit het handelsregister, dan wel door overlegging van een volmacht.</w:t>
      </w:r>
    </w:p>
    <w:p w14:paraId="280C9854" w14:textId="77777777" w:rsidR="00975609" w:rsidRPr="00EE3511" w:rsidRDefault="00975609" w:rsidP="00975609">
      <w:pPr>
        <w:pStyle w:val="nummering1"/>
        <w:tabs>
          <w:tab w:val="clear" w:pos="1072"/>
        </w:tabs>
        <w:ind w:left="0" w:firstLine="0"/>
        <w:rPr>
          <w:rFonts w:ascii="Segoe UI" w:hAnsi="Segoe UI"/>
          <w:sz w:val="18"/>
          <w:szCs w:val="24"/>
        </w:rPr>
      </w:pPr>
    </w:p>
    <w:p w14:paraId="063C9913" w14:textId="77777777" w:rsidR="00975609" w:rsidRPr="00EE3511" w:rsidRDefault="00975609" w:rsidP="00975609">
      <w:pPr>
        <w:pStyle w:val="nummering1"/>
        <w:tabs>
          <w:tab w:val="clear" w:pos="1072"/>
        </w:tabs>
        <w:ind w:left="0" w:firstLine="0"/>
        <w:rPr>
          <w:rFonts w:ascii="Segoe UI" w:hAnsi="Segoe UI"/>
          <w:sz w:val="18"/>
          <w:szCs w:val="24"/>
        </w:rPr>
      </w:pPr>
      <w:r w:rsidRPr="00EE3511">
        <w:rPr>
          <w:rFonts w:ascii="Segoe UI" w:hAnsi="Segoe UI"/>
          <w:sz w:val="18"/>
          <w:szCs w:val="24"/>
        </w:rPr>
        <w:t xml:space="preserve">De documenten die dienen te worden ondertekend, dienen ten minste van een in </w:t>
      </w:r>
      <w:proofErr w:type="spellStart"/>
      <w:r w:rsidRPr="00EE3511">
        <w:rPr>
          <w:rFonts w:ascii="Segoe UI" w:hAnsi="Segoe UI"/>
          <w:sz w:val="18"/>
          <w:szCs w:val="24"/>
        </w:rPr>
        <w:t>PDF-formaat</w:t>
      </w:r>
      <w:proofErr w:type="spellEnd"/>
      <w:r w:rsidRPr="00EE3511">
        <w:rPr>
          <w:rFonts w:ascii="Segoe UI" w:hAnsi="Segoe UI"/>
          <w:sz w:val="18"/>
          <w:szCs w:val="24"/>
        </w:rPr>
        <w:t xml:space="preserve"> </w:t>
      </w:r>
      <w:proofErr w:type="spellStart"/>
      <w:r w:rsidRPr="00EE3511">
        <w:rPr>
          <w:rFonts w:ascii="Segoe UI" w:hAnsi="Segoe UI"/>
          <w:sz w:val="18"/>
          <w:szCs w:val="24"/>
        </w:rPr>
        <w:t>ingescande</w:t>
      </w:r>
      <w:proofErr w:type="spellEnd"/>
      <w:r w:rsidRPr="00EE3511">
        <w:rPr>
          <w:rFonts w:ascii="Segoe UI" w:hAnsi="Segoe UI"/>
          <w:sz w:val="18"/>
          <w:szCs w:val="24"/>
        </w:rPr>
        <w:t xml:space="preserve"> handtekening van de vertegenwoordigingsbevoegde persoon te zijn voorzien. In plaats daarvan is een </w:t>
      </w:r>
    </w:p>
    <w:p w14:paraId="5DC9171D" w14:textId="77777777" w:rsidR="00975609" w:rsidRPr="00EE3511" w:rsidRDefault="00975609" w:rsidP="00975609">
      <w:pPr>
        <w:pStyle w:val="nummering1"/>
        <w:tabs>
          <w:tab w:val="clear" w:pos="1072"/>
        </w:tabs>
        <w:ind w:left="0" w:firstLine="0"/>
        <w:rPr>
          <w:rFonts w:ascii="Segoe UI" w:hAnsi="Segoe UI"/>
          <w:sz w:val="18"/>
          <w:szCs w:val="24"/>
        </w:rPr>
      </w:pPr>
      <w:r w:rsidRPr="00EE3511">
        <w:rPr>
          <w:rFonts w:ascii="Segoe UI" w:hAnsi="Segoe UI"/>
          <w:sz w:val="18"/>
          <w:szCs w:val="24"/>
        </w:rPr>
        <w:t>elektronische handtekening met beveiligingsniveau 1, 2, 2+, 3 of 4 toegestaan</w:t>
      </w:r>
      <w:bookmarkStart w:id="172" w:name="_Hlk116909806"/>
      <w:r w:rsidRPr="00EE3511">
        <w:rPr>
          <w:rFonts w:ascii="Segoe UI" w:hAnsi="Segoe UI"/>
          <w:sz w:val="18"/>
          <w:szCs w:val="24"/>
        </w:rPr>
        <w:t>.</w:t>
      </w:r>
      <w:bookmarkEnd w:id="172"/>
    </w:p>
    <w:p w14:paraId="068889A2" w14:textId="77777777" w:rsidR="00975609" w:rsidRPr="00EE3511" w:rsidRDefault="00975609" w:rsidP="00975609"/>
    <w:p w14:paraId="3F14B403" w14:textId="77777777" w:rsidR="00975609" w:rsidRPr="00EE3511" w:rsidRDefault="00975609" w:rsidP="00975609">
      <w:r w:rsidRPr="00EE3511">
        <w:t xml:space="preserve">De volgende documenten dienen </w:t>
      </w:r>
      <w:r w:rsidRPr="00EE3511">
        <w:rPr>
          <w:rFonts w:ascii="Segoe UI Semibold" w:hAnsi="Segoe UI Semibold" w:cs="Segoe UI"/>
        </w:rPr>
        <w:t>bij inschrijving</w:t>
      </w:r>
      <w:r w:rsidRPr="00EE3511">
        <w:t xml:space="preserve"> uiterlijk op het in paragraaf 3.2 onder ‘uiterste termijn van ontvangst inschrijvingen’ via </w:t>
      </w:r>
      <w:proofErr w:type="spellStart"/>
      <w:r w:rsidRPr="00EE3511">
        <w:t>TenderNed</w:t>
      </w:r>
      <w:proofErr w:type="spellEnd"/>
      <w:r w:rsidRPr="00EE3511">
        <w:t xml:space="preserve"> beschikbaar te zijn gesteld aan de aanbesteder:</w:t>
      </w:r>
    </w:p>
    <w:p w14:paraId="184ABEB8" w14:textId="77777777" w:rsidR="00975609" w:rsidRPr="00EE3511" w:rsidRDefault="00975609" w:rsidP="00975609">
      <w:pPr>
        <w:numPr>
          <w:ilvl w:val="0"/>
          <w:numId w:val="19"/>
        </w:numPr>
      </w:pPr>
      <w:r w:rsidRPr="00EE3511">
        <w:t xml:space="preserve">een </w:t>
      </w:r>
      <w:r w:rsidRPr="00EE3511">
        <w:rPr>
          <w:rFonts w:ascii="Segoe UI Semibold" w:hAnsi="Segoe UI Semibold" w:cs="Segoe UI Semibold"/>
          <w:bCs/>
        </w:rPr>
        <w:t xml:space="preserve">prijsdeel </w:t>
      </w:r>
      <w:r w:rsidRPr="00EE3511">
        <w:t>met daarin de volgende onderdelen:</w:t>
      </w:r>
    </w:p>
    <w:p w14:paraId="06835457" w14:textId="77777777" w:rsidR="00975609" w:rsidRPr="00EE3511" w:rsidRDefault="00975609" w:rsidP="00975609">
      <w:pPr>
        <w:numPr>
          <w:ilvl w:val="1"/>
          <w:numId w:val="20"/>
        </w:numPr>
        <w:suppressAutoHyphens w:val="0"/>
        <w:jc w:val="both"/>
      </w:pPr>
      <w:r w:rsidRPr="00EE3511">
        <w:t xml:space="preserve">het volledig ingevulde en rechtsgeldig ondertekende </w:t>
      </w:r>
      <w:r w:rsidRPr="00EE3511">
        <w:rPr>
          <w:rFonts w:ascii="Segoe UI Semibold" w:hAnsi="Segoe UI Semibold"/>
        </w:rPr>
        <w:t>inschrijvingsbiljet</w:t>
      </w:r>
      <w:r w:rsidRPr="00EE3511">
        <w:t>, opgesteld overeenkomstig het bij het bestek gevoegde model;</w:t>
      </w:r>
    </w:p>
    <w:p w14:paraId="7747499F" w14:textId="77777777" w:rsidR="00975609" w:rsidRPr="00EE3511" w:rsidRDefault="00975609" w:rsidP="00975609">
      <w:pPr>
        <w:numPr>
          <w:ilvl w:val="1"/>
          <w:numId w:val="20"/>
        </w:numPr>
        <w:suppressAutoHyphens w:val="0"/>
      </w:pPr>
      <w:r w:rsidRPr="00EE3511">
        <w:t xml:space="preserve">De volledig ingevulde en ondertekende inschrijvingsstaat, opgesteld overeenkomstig het bij het </w:t>
      </w:r>
      <w:proofErr w:type="spellStart"/>
      <w:r w:rsidRPr="00EE3511">
        <w:t>RAW</w:t>
      </w:r>
      <w:proofErr w:type="spellEnd"/>
      <w:r w:rsidRPr="00EE3511">
        <w:t xml:space="preserve">-bestek gevoegde model. Verwezen wordt naar artikel 01.01.03 en 01.01.04 van de Standaard </w:t>
      </w:r>
      <w:proofErr w:type="spellStart"/>
      <w:r w:rsidRPr="00EE3511">
        <w:t>RAW</w:t>
      </w:r>
      <w:proofErr w:type="spellEnd"/>
      <w:r w:rsidRPr="00EE3511">
        <w:t xml:space="preserve"> Bepalingen 2020;</w:t>
      </w:r>
    </w:p>
    <w:p w14:paraId="04E04590" w14:textId="77777777" w:rsidR="00975609" w:rsidRPr="00EE3511" w:rsidRDefault="00975609" w:rsidP="00975609">
      <w:pPr>
        <w:numPr>
          <w:ilvl w:val="1"/>
          <w:numId w:val="20"/>
        </w:numPr>
        <w:suppressAutoHyphens w:val="0"/>
      </w:pPr>
      <w:r w:rsidRPr="00EE3511">
        <w:t xml:space="preserve">een </w:t>
      </w:r>
      <w:r w:rsidRPr="00EE3511">
        <w:rPr>
          <w:rFonts w:ascii="Segoe UI Semibold" w:hAnsi="Segoe UI Semibold"/>
        </w:rPr>
        <w:t>specificatie en onderbouwing van de bouwkosten</w:t>
      </w:r>
      <w:r w:rsidRPr="00EE3511">
        <w:t xml:space="preserve">, verwerkt in een open aparte inschrijfstaat, </w:t>
      </w:r>
      <w:r w:rsidRPr="00EE3511">
        <w:br/>
        <w:t xml:space="preserve">gebaseerd op en conform de </w:t>
      </w:r>
      <w:proofErr w:type="spellStart"/>
      <w:r w:rsidRPr="00EE3511">
        <w:t>STABU</w:t>
      </w:r>
      <w:proofErr w:type="spellEnd"/>
      <w:r w:rsidRPr="00EE3511">
        <w:t xml:space="preserve">-systematiek bijgevoegd onder deel 2.2 van het </w:t>
      </w:r>
      <w:proofErr w:type="spellStart"/>
      <w:r w:rsidRPr="00EE3511">
        <w:t>RAW</w:t>
      </w:r>
      <w:proofErr w:type="spellEnd"/>
      <w:r w:rsidRPr="00EE3511">
        <w:t>-bestek.</w:t>
      </w:r>
    </w:p>
    <w:p w14:paraId="2AD94EE6" w14:textId="77777777" w:rsidR="00975609" w:rsidRPr="00EE3511" w:rsidRDefault="00975609" w:rsidP="00975609">
      <w:pPr>
        <w:rPr>
          <w:rFonts w:cs="Segoe UI"/>
          <w:szCs w:val="18"/>
        </w:rPr>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75609" w:rsidRPr="00EE3511" w14:paraId="6CEE6CDA" w14:textId="77777777" w:rsidTr="00E51D44">
        <w:tc>
          <w:tcPr>
            <w:tcW w:w="8781" w:type="dxa"/>
          </w:tcPr>
          <w:p w14:paraId="6DB4A020" w14:textId="77777777" w:rsidR="00975609" w:rsidRPr="00EE3511" w:rsidRDefault="00975609" w:rsidP="00E51D44">
            <w:pPr>
              <w:pStyle w:val="Kaderkopje"/>
            </w:pPr>
            <w:r w:rsidRPr="00EE3511">
              <w:lastRenderedPageBreak/>
              <w:t xml:space="preserve">Vrijgeven inschrijving in </w:t>
            </w:r>
            <w:proofErr w:type="spellStart"/>
            <w:r w:rsidRPr="00EE3511">
              <w:t>TenderNed</w:t>
            </w:r>
            <w:proofErr w:type="spellEnd"/>
          </w:p>
          <w:p w14:paraId="456FCBE8" w14:textId="77777777" w:rsidR="00975609" w:rsidRPr="00EE3511" w:rsidRDefault="00975609" w:rsidP="00E51D44">
            <w:r w:rsidRPr="00EE3511">
              <w:t xml:space="preserve">De inschrijver draagt het risico voor het goed en tijdig indienen van de inschrijving. De aanbesteder adviseert nadrukkelijk om ruim voor het uiterste tijdstip van ontvangst inschrijvingen de gegevens vrij te geven in </w:t>
            </w:r>
            <w:proofErr w:type="spellStart"/>
            <w:r w:rsidRPr="00EE3511">
              <w:t>TenderNed</w:t>
            </w:r>
            <w:proofErr w:type="spellEnd"/>
            <w:r w:rsidRPr="00EE3511">
              <w:t xml:space="preserve">. Inschrijvingen die niet uiterlijk op de sluitingsdatum en -tijdstip zijn ontvangen, beschouwt de aanbesteder als niet te zijn gedaan en worden derhalve niet in behandeling genomen. De inschrijver draagt het risico van tijdige indiening van zijn inschrijving. In geval van een overmacht situatie dient de inschrijver zo spoedig mogelijk en tenminste voor de sluiting van de digitale kluis contact op te nemen met aanbesteder (zie ook paragraaf 2.1). Eventuele storingen dienen in voorkomend geval tevens zo spoedig mogelijk te zijn gemeld bij </w:t>
            </w:r>
            <w:proofErr w:type="spellStart"/>
            <w:r w:rsidRPr="00EE3511">
              <w:t>TenderNed</w:t>
            </w:r>
            <w:proofErr w:type="spellEnd"/>
            <w:r w:rsidRPr="00EE3511">
              <w:t>.</w:t>
            </w:r>
          </w:p>
        </w:tc>
      </w:tr>
    </w:tbl>
    <w:p w14:paraId="11D2E4C7" w14:textId="77777777" w:rsidR="00975609" w:rsidRPr="00EE3511" w:rsidRDefault="00975609" w:rsidP="00975609">
      <w:pPr>
        <w:rPr>
          <w:rFonts w:cs="Segoe UI"/>
          <w:szCs w:val="18"/>
        </w:rPr>
      </w:pPr>
    </w:p>
    <w:p w14:paraId="629F6A40" w14:textId="77777777" w:rsidR="00975609" w:rsidRPr="00EE3511" w:rsidRDefault="00975609" w:rsidP="00975609">
      <w:pPr>
        <w:rPr>
          <w:rFonts w:cs="Segoe UI"/>
          <w:szCs w:val="18"/>
        </w:rPr>
      </w:pPr>
      <w:r w:rsidRPr="00EE3511">
        <w:rPr>
          <w:rFonts w:cs="Segoe UI"/>
          <w:szCs w:val="18"/>
        </w:rPr>
        <w:t xml:space="preserve">Na sluiting van de termijn voor indiening van de inschrijvingen, worden de inschrijvingsdocumenten door de aanbesteder vrijgegeven in </w:t>
      </w:r>
      <w:proofErr w:type="spellStart"/>
      <w:r w:rsidRPr="00EE3511">
        <w:rPr>
          <w:rFonts w:cs="Segoe UI"/>
          <w:szCs w:val="18"/>
        </w:rPr>
        <w:t>TenderNed</w:t>
      </w:r>
      <w:proofErr w:type="spellEnd"/>
      <w:r w:rsidRPr="00EE3511">
        <w:rPr>
          <w:rFonts w:cs="Segoe UI"/>
          <w:szCs w:val="18"/>
        </w:rPr>
        <w:t xml:space="preserve">. </w:t>
      </w:r>
    </w:p>
    <w:p w14:paraId="18BC0FCA" w14:textId="77777777" w:rsidR="00975609" w:rsidRPr="00EE3511" w:rsidRDefault="00975609" w:rsidP="00975609">
      <w:pPr>
        <w:rPr>
          <w:rFonts w:cs="Segoe UI"/>
          <w:b/>
          <w:szCs w:val="18"/>
        </w:rPr>
      </w:pPr>
    </w:p>
    <w:p w14:paraId="01B67980" w14:textId="77777777" w:rsidR="00975609" w:rsidRPr="00EE3511" w:rsidRDefault="00975609" w:rsidP="00975609">
      <w:pPr>
        <w:rPr>
          <w:rFonts w:cs="Segoe UI"/>
          <w:szCs w:val="18"/>
        </w:rPr>
      </w:pPr>
      <w:r w:rsidRPr="00EE3511">
        <w:rPr>
          <w:rFonts w:cs="Segoe UI"/>
          <w:szCs w:val="18"/>
        </w:rPr>
        <w:t>Bij het openen van het prijsdeel mogen de inschrijvers niet aanwezig zijn.</w:t>
      </w:r>
    </w:p>
    <w:p w14:paraId="505FD10E" w14:textId="77777777" w:rsidR="00975609" w:rsidRPr="00EE3511" w:rsidRDefault="00975609" w:rsidP="00975609">
      <w:pPr>
        <w:rPr>
          <w:rFonts w:cs="Segoe UI"/>
          <w:szCs w:val="18"/>
        </w:rPr>
      </w:pPr>
    </w:p>
    <w:p w14:paraId="06E3F0B7" w14:textId="77777777" w:rsidR="00975609" w:rsidRPr="00EE3511" w:rsidRDefault="00975609" w:rsidP="00975609">
      <w:pPr>
        <w:rPr>
          <w:rFonts w:cs="Segoe UI"/>
          <w:szCs w:val="18"/>
        </w:rPr>
      </w:pPr>
      <w:r w:rsidRPr="00EE3511">
        <w:rPr>
          <w:rFonts w:cs="Segoe UI"/>
          <w:szCs w:val="18"/>
        </w:rPr>
        <w:t xml:space="preserve">Van de opening van de inschrijvingen wordt een ‘proces-verbaal van opening inschrijvingen’ opgesteld. Het proces-verbaal wordt toegezonden aan alle Inschrijvers door middel van </w:t>
      </w:r>
      <w:proofErr w:type="spellStart"/>
      <w:r w:rsidRPr="00EE3511">
        <w:rPr>
          <w:rFonts w:cs="Segoe UI"/>
          <w:szCs w:val="18"/>
        </w:rPr>
        <w:t>TenderNed</w:t>
      </w:r>
      <w:proofErr w:type="spellEnd"/>
      <w:r w:rsidRPr="00EE3511">
        <w:rPr>
          <w:rFonts w:cs="Segoe UI"/>
          <w:szCs w:val="18"/>
        </w:rPr>
        <w:t>.</w:t>
      </w:r>
    </w:p>
    <w:p w14:paraId="719652CD" w14:textId="77777777" w:rsidR="00975609" w:rsidRPr="00EE3511" w:rsidRDefault="00975609" w:rsidP="00975609">
      <w:pPr>
        <w:rPr>
          <w:rFonts w:ascii="Segoe UI Semibold" w:hAnsi="Segoe UI Semibold"/>
        </w:rPr>
      </w:pPr>
    </w:p>
    <w:p w14:paraId="2EF376C3" w14:textId="77777777" w:rsidR="00975609" w:rsidRPr="00EE3511" w:rsidRDefault="00975609" w:rsidP="00975609">
      <w:pPr>
        <w:rPr>
          <w:rFonts w:ascii="Segoe UI Semibold" w:hAnsi="Segoe UI Semibold"/>
        </w:rPr>
      </w:pPr>
    </w:p>
    <w:p w14:paraId="4D1FED15" w14:textId="77777777" w:rsidR="00975609" w:rsidRPr="00EE3511" w:rsidRDefault="00975609" w:rsidP="00975609">
      <w:pPr>
        <w:pStyle w:val="Heading2"/>
      </w:pPr>
      <w:bookmarkStart w:id="173" w:name="_Toc474163570"/>
      <w:bookmarkStart w:id="174" w:name="_Toc37062083"/>
      <w:bookmarkStart w:id="175" w:name="_Toc213050606"/>
      <w:bookmarkStart w:id="176" w:name="_Toc213054066"/>
      <w:r w:rsidRPr="00EE3511">
        <w:t>Eigen verklaring</w:t>
      </w:r>
      <w:bookmarkEnd w:id="173"/>
      <w:bookmarkEnd w:id="174"/>
      <w:bookmarkEnd w:id="175"/>
      <w:bookmarkEnd w:id="176"/>
    </w:p>
    <w:p w14:paraId="5CD71B17" w14:textId="77777777" w:rsidR="00975609" w:rsidRPr="00EE3511" w:rsidRDefault="00975609" w:rsidP="00975609"/>
    <w:p w14:paraId="433720BD" w14:textId="77777777" w:rsidR="00975609" w:rsidRPr="00EE3511" w:rsidRDefault="00975609" w:rsidP="00975609">
      <w:r w:rsidRPr="00EE3511">
        <w:t>De aanbesteder hanteert voor deze aanbesteding het Uniform Europees Aanbestedingsdocument (</w:t>
      </w:r>
      <w:proofErr w:type="spellStart"/>
      <w:r w:rsidRPr="00EE3511">
        <w:t>UEA</w:t>
      </w:r>
      <w:proofErr w:type="spellEnd"/>
      <w:r w:rsidRPr="00EE3511">
        <w:t xml:space="preserve">) als eigen verklaring. Inschrijvers dienen gebruik te maken van de eigen verklaring conform </w:t>
      </w:r>
      <w:proofErr w:type="spellStart"/>
      <w:r w:rsidRPr="00EE3511">
        <w:t>EUA</w:t>
      </w:r>
      <w:proofErr w:type="spellEnd"/>
      <w:r w:rsidRPr="00EE3511">
        <w:t xml:space="preserve">-invulmodule in </w:t>
      </w:r>
      <w:proofErr w:type="spellStart"/>
      <w:r w:rsidRPr="00EE3511">
        <w:t>TenderNed</w:t>
      </w:r>
      <w:proofErr w:type="spellEnd"/>
      <w:r w:rsidRPr="00EE3511">
        <w:t>. Bij het invullen van het document gelden de volgende aandachtspunten en eisen:</w:t>
      </w:r>
    </w:p>
    <w:p w14:paraId="34EFD544" w14:textId="77777777" w:rsidR="00975609" w:rsidRPr="00EE3511" w:rsidRDefault="00975609" w:rsidP="00975609"/>
    <w:p w14:paraId="6FD56D0A" w14:textId="77777777" w:rsidR="00975609" w:rsidRPr="00EE3511" w:rsidRDefault="00975609" w:rsidP="00975609"/>
    <w:p w14:paraId="69C50294" w14:textId="34107FBF" w:rsidR="00975609" w:rsidRPr="00EE3511" w:rsidRDefault="00975609" w:rsidP="00975609">
      <w:pPr>
        <w:pStyle w:val="Caption"/>
      </w:pPr>
      <w:r w:rsidRPr="00EE3511">
        <w:t>Tabel </w:t>
      </w:r>
      <w:r w:rsidRPr="00EE3511">
        <w:fldChar w:fldCharType="begin"/>
      </w:r>
      <w:r w:rsidRPr="00EE3511">
        <w:instrText xml:space="preserve"> STYLEREF 1 \s </w:instrText>
      </w:r>
      <w:r w:rsidRPr="00EE3511">
        <w:fldChar w:fldCharType="separate"/>
      </w:r>
      <w:r w:rsidR="00C460F3">
        <w:rPr>
          <w:noProof/>
        </w:rPr>
        <w:t>3</w:t>
      </w:r>
      <w:r w:rsidRPr="00EE3511">
        <w:fldChar w:fldCharType="end"/>
      </w:r>
      <w:r w:rsidRPr="00EE3511">
        <w:t>.</w:t>
      </w:r>
      <w:r w:rsidRPr="00EE3511">
        <w:fldChar w:fldCharType="begin"/>
      </w:r>
      <w:r w:rsidRPr="00EE3511">
        <w:instrText xml:space="preserve"> SEQ Tabel \* ARABIC \s 1 </w:instrText>
      </w:r>
      <w:r w:rsidRPr="00EE3511">
        <w:fldChar w:fldCharType="separate"/>
      </w:r>
      <w:r w:rsidR="00C460F3">
        <w:rPr>
          <w:noProof/>
        </w:rPr>
        <w:t>2</w:t>
      </w:r>
      <w:r w:rsidRPr="00EE3511">
        <w:fldChar w:fldCharType="end"/>
      </w:r>
      <w:r w:rsidRPr="00EE3511">
        <w:t xml:space="preserve"> Aandachtspunten en eisen eigen verklaring</w:t>
      </w:r>
    </w:p>
    <w:p w14:paraId="4600E1F9" w14:textId="77777777" w:rsidR="00975609" w:rsidRPr="00EE3511" w:rsidRDefault="00975609" w:rsidP="00975609">
      <w:pPr>
        <w:keepNext/>
        <w:keepLines/>
        <w:spacing w:line="150" w:lineRule="exact"/>
        <w:rPr>
          <w:sz w:val="15"/>
        </w:rPr>
      </w:pPr>
    </w:p>
    <w:tbl>
      <w:tblPr>
        <w:tblW w:w="0" w:type="auto"/>
        <w:tblBorders>
          <w:top w:val="single" w:sz="8" w:space="0" w:color="005D76"/>
          <w:bottom w:val="single" w:sz="8" w:space="0" w:color="005D76"/>
          <w:insideH w:val="single" w:sz="2" w:space="0" w:color="005D76"/>
          <w:insideV w:val="single" w:sz="2" w:space="0" w:color="005D76"/>
        </w:tblBorders>
        <w:tblCellMar>
          <w:top w:w="108" w:type="dxa"/>
          <w:left w:w="170" w:type="dxa"/>
          <w:bottom w:w="159" w:type="dxa"/>
          <w:right w:w="170" w:type="dxa"/>
        </w:tblCellMar>
        <w:tblLook w:val="0000" w:firstRow="0" w:lastRow="0" w:firstColumn="0" w:lastColumn="0" w:noHBand="0" w:noVBand="0"/>
      </w:tblPr>
      <w:tblGrid>
        <w:gridCol w:w="2268"/>
        <w:gridCol w:w="2268"/>
        <w:gridCol w:w="4105"/>
      </w:tblGrid>
      <w:tr w:rsidR="00975609" w:rsidRPr="00EE3511" w14:paraId="4D232AA5" w14:textId="77777777" w:rsidTr="00F93502">
        <w:trPr>
          <w:tblHeader/>
        </w:trPr>
        <w:tc>
          <w:tcPr>
            <w:tcW w:w="2268" w:type="dxa"/>
            <w:tcBorders>
              <w:top w:val="single" w:sz="8" w:space="0" w:color="005D76"/>
              <w:bottom w:val="single" w:sz="8" w:space="0" w:color="005D76"/>
            </w:tcBorders>
            <w:tcMar>
              <w:left w:w="0" w:type="dxa"/>
            </w:tcMar>
          </w:tcPr>
          <w:p w14:paraId="2AE9F11D" w14:textId="77777777" w:rsidR="00975609" w:rsidRPr="00EE3511" w:rsidRDefault="00975609" w:rsidP="00E51D44">
            <w:pPr>
              <w:pStyle w:val="Tabelkopje"/>
            </w:pPr>
            <w:r w:rsidRPr="00EE3511">
              <w:t>Onderdeel</w:t>
            </w:r>
          </w:p>
        </w:tc>
        <w:tc>
          <w:tcPr>
            <w:tcW w:w="2268" w:type="dxa"/>
            <w:tcBorders>
              <w:top w:val="single" w:sz="8" w:space="0" w:color="005D76"/>
              <w:bottom w:val="single" w:sz="8" w:space="0" w:color="005D76"/>
            </w:tcBorders>
          </w:tcPr>
          <w:p w14:paraId="6BD3AF56" w14:textId="77777777" w:rsidR="00975609" w:rsidRPr="00EE3511" w:rsidRDefault="00975609" w:rsidP="00E51D44">
            <w:pPr>
              <w:pStyle w:val="Tabelkopje"/>
            </w:pPr>
            <w:r w:rsidRPr="00EE3511">
              <w:t>In te vullen door</w:t>
            </w:r>
          </w:p>
        </w:tc>
        <w:tc>
          <w:tcPr>
            <w:tcW w:w="4105" w:type="dxa"/>
            <w:tcBorders>
              <w:top w:val="single" w:sz="8" w:space="0" w:color="005D76"/>
              <w:bottom w:val="single" w:sz="8" w:space="0" w:color="005D76"/>
            </w:tcBorders>
            <w:tcMar>
              <w:right w:w="0" w:type="dxa"/>
            </w:tcMar>
          </w:tcPr>
          <w:p w14:paraId="32FA7339" w14:textId="77777777" w:rsidR="00975609" w:rsidRPr="00EE3511" w:rsidRDefault="00975609" w:rsidP="00E51D44">
            <w:pPr>
              <w:pStyle w:val="Tabelkopje"/>
            </w:pPr>
            <w:r w:rsidRPr="00EE3511">
              <w:t>Aandachtspunten</w:t>
            </w:r>
          </w:p>
        </w:tc>
      </w:tr>
      <w:tr w:rsidR="00975609" w:rsidRPr="00EE3511" w14:paraId="32670711" w14:textId="77777777" w:rsidTr="00F93502">
        <w:trPr>
          <w:trHeight w:val="2403"/>
        </w:trPr>
        <w:tc>
          <w:tcPr>
            <w:tcW w:w="2268" w:type="dxa"/>
            <w:tcBorders>
              <w:top w:val="single" w:sz="8" w:space="0" w:color="005D76"/>
            </w:tcBorders>
            <w:tcMar>
              <w:left w:w="0" w:type="dxa"/>
            </w:tcMar>
          </w:tcPr>
          <w:p w14:paraId="5927ED15" w14:textId="77777777" w:rsidR="00975609" w:rsidRPr="00EE3511" w:rsidRDefault="00975609" w:rsidP="00E51D44">
            <w:pPr>
              <w:pStyle w:val="Tabeltekst"/>
            </w:pPr>
            <w:r w:rsidRPr="00EE3511">
              <w:t>Algemene instructies</w:t>
            </w:r>
          </w:p>
        </w:tc>
        <w:tc>
          <w:tcPr>
            <w:tcW w:w="2268" w:type="dxa"/>
            <w:tcBorders>
              <w:top w:val="single" w:sz="8" w:space="0" w:color="005D76"/>
            </w:tcBorders>
          </w:tcPr>
          <w:p w14:paraId="6BBF231B" w14:textId="77777777" w:rsidR="00975609" w:rsidRPr="00EE3511" w:rsidRDefault="00975609" w:rsidP="00E51D44">
            <w:pPr>
              <w:pStyle w:val="Tabeltekst"/>
            </w:pPr>
            <w:r w:rsidRPr="00EE3511">
              <w:t>in geval van een samenwerkingsverband dient elke deelnemer de eigen verklaring in te vullen en te verstrekken</w:t>
            </w:r>
          </w:p>
          <w:p w14:paraId="1EB2B2E7" w14:textId="77777777" w:rsidR="00975609" w:rsidRPr="00EE3511" w:rsidRDefault="00975609" w:rsidP="00E51D44">
            <w:pPr>
              <w:pStyle w:val="Tabeltekst"/>
            </w:pPr>
          </w:p>
          <w:p w14:paraId="3FAE8348" w14:textId="77777777" w:rsidR="00F93502" w:rsidRDefault="00975609" w:rsidP="00F93502">
            <w:pPr>
              <w:pStyle w:val="Tabeltekst"/>
            </w:pPr>
            <w:r w:rsidRPr="00EE3511">
              <w:t xml:space="preserve">dit geldt tevens voor elke derde waarop door de inschrijver een beroep wordt gedaan om te voldoen aan de geschiktheidseisen. Voor deze derde geldt dat alleen de delen II A, </w:t>
            </w:r>
          </w:p>
          <w:p w14:paraId="48861791" w14:textId="52FFF032" w:rsidR="00975609" w:rsidRPr="00EE3511" w:rsidRDefault="00975609" w:rsidP="00F93502">
            <w:pPr>
              <w:pStyle w:val="Tabeltekst"/>
            </w:pPr>
            <w:r w:rsidRPr="00EE3511">
              <w:t xml:space="preserve">II B en III van het </w:t>
            </w:r>
            <w:proofErr w:type="spellStart"/>
            <w:r w:rsidRPr="00EE3511">
              <w:t>UEA</w:t>
            </w:r>
            <w:proofErr w:type="spellEnd"/>
            <w:r w:rsidRPr="00EE3511">
              <w:t xml:space="preserve"> ingevuld hoeven te worden</w:t>
            </w:r>
          </w:p>
        </w:tc>
        <w:tc>
          <w:tcPr>
            <w:tcW w:w="4105" w:type="dxa"/>
            <w:tcBorders>
              <w:top w:val="single" w:sz="8" w:space="0" w:color="005D76"/>
            </w:tcBorders>
            <w:tcMar>
              <w:right w:w="0" w:type="dxa"/>
            </w:tcMar>
          </w:tcPr>
          <w:p w14:paraId="5B42F2BC" w14:textId="77777777" w:rsidR="00975609" w:rsidRPr="00EE3511" w:rsidRDefault="00975609" w:rsidP="00E51D44">
            <w:pPr>
              <w:pStyle w:val="Tabeltekst"/>
            </w:pPr>
            <w:r w:rsidRPr="00EE3511">
              <w:t>de eigen verklaring dient digitaal te zijn ingevuld</w:t>
            </w:r>
          </w:p>
        </w:tc>
      </w:tr>
      <w:tr w:rsidR="00975609" w:rsidRPr="00EE3511" w14:paraId="7B1DDF2E" w14:textId="77777777" w:rsidTr="00F93502">
        <w:tc>
          <w:tcPr>
            <w:tcW w:w="2268" w:type="dxa"/>
            <w:tcMar>
              <w:left w:w="0" w:type="dxa"/>
            </w:tcMar>
          </w:tcPr>
          <w:p w14:paraId="3586D8D0" w14:textId="77777777" w:rsidR="00975609" w:rsidRPr="00EE3511" w:rsidRDefault="00975609" w:rsidP="00E51D44">
            <w:pPr>
              <w:pStyle w:val="Tabeltekst"/>
            </w:pPr>
            <w:r w:rsidRPr="00EE3511">
              <w:t>Deel I Gegevens over de aanbestedingsprocedure en de aanbestedende dienst</w:t>
            </w:r>
          </w:p>
        </w:tc>
        <w:tc>
          <w:tcPr>
            <w:tcW w:w="2268" w:type="dxa"/>
          </w:tcPr>
          <w:p w14:paraId="113881E7" w14:textId="77777777" w:rsidR="00975609" w:rsidRPr="00EE3511" w:rsidRDefault="00975609" w:rsidP="00E51D44">
            <w:pPr>
              <w:pStyle w:val="Tabeltekst"/>
            </w:pPr>
            <w:r w:rsidRPr="00EE3511">
              <w:t>aanbesteder (reeds ingevuld)</w:t>
            </w:r>
          </w:p>
        </w:tc>
        <w:tc>
          <w:tcPr>
            <w:tcW w:w="4105" w:type="dxa"/>
            <w:tcMar>
              <w:right w:w="0" w:type="dxa"/>
            </w:tcMar>
          </w:tcPr>
          <w:p w14:paraId="3FDC2255" w14:textId="77777777" w:rsidR="00975609" w:rsidRPr="00EE3511" w:rsidRDefault="00975609" w:rsidP="00E51D44">
            <w:pPr>
              <w:pStyle w:val="Tabeltekst"/>
            </w:pPr>
            <w:r w:rsidRPr="00EE3511">
              <w:t>-</w:t>
            </w:r>
          </w:p>
        </w:tc>
      </w:tr>
      <w:tr w:rsidR="00975609" w:rsidRPr="00EE3511" w14:paraId="539B00B8" w14:textId="77777777" w:rsidTr="00F93502">
        <w:tc>
          <w:tcPr>
            <w:tcW w:w="2268" w:type="dxa"/>
            <w:vMerge w:val="restart"/>
            <w:tcMar>
              <w:left w:w="0" w:type="dxa"/>
            </w:tcMar>
          </w:tcPr>
          <w:p w14:paraId="4407F2C7" w14:textId="77777777" w:rsidR="00975609" w:rsidRPr="00EE3511" w:rsidRDefault="00975609" w:rsidP="00E51D44">
            <w:pPr>
              <w:pStyle w:val="Tabeltekst"/>
            </w:pPr>
            <w:r w:rsidRPr="00EE3511">
              <w:t xml:space="preserve">Deel </w:t>
            </w:r>
            <w:proofErr w:type="spellStart"/>
            <w:r w:rsidRPr="00EE3511">
              <w:t>II.A</w:t>
            </w:r>
            <w:proofErr w:type="spellEnd"/>
            <w:r w:rsidRPr="00EE3511">
              <w:t xml:space="preserve"> Gegevens over de ondernemer</w:t>
            </w:r>
          </w:p>
        </w:tc>
        <w:tc>
          <w:tcPr>
            <w:tcW w:w="2268" w:type="dxa"/>
            <w:vMerge w:val="restart"/>
          </w:tcPr>
          <w:p w14:paraId="7FF99AEC" w14:textId="77777777" w:rsidR="00975609" w:rsidRPr="00EE3511" w:rsidRDefault="00975609" w:rsidP="00E51D44">
            <w:pPr>
              <w:pStyle w:val="Tabeltekst"/>
            </w:pPr>
            <w:r w:rsidRPr="00EE3511">
              <w:t>inschrijver</w:t>
            </w:r>
          </w:p>
        </w:tc>
        <w:tc>
          <w:tcPr>
            <w:tcW w:w="4105" w:type="dxa"/>
            <w:tcMar>
              <w:right w:w="0" w:type="dxa"/>
            </w:tcMar>
          </w:tcPr>
          <w:p w14:paraId="25B95FC0" w14:textId="77777777" w:rsidR="00975609" w:rsidRPr="00EE3511" w:rsidRDefault="00975609" w:rsidP="00E51D44">
            <w:pPr>
              <w:pStyle w:val="Tabeltekst"/>
            </w:pPr>
            <w:r w:rsidRPr="00EE3511">
              <w:t>de vraag ‘Indien van toepassing: is de onderneming ingeschreven op een officiële lijst van erkende ondernemingen of is deze in het bezit van een gelijkwaardig certificaat (bijvoorbeeld op grond van een nationaal (voor)selectiesysteem)?’ kan met ‘niet van toepassing’ worden beantwoord (in Nederland wordt geen gebruik gemaakt van dergelijke lijsten en systemen)</w:t>
            </w:r>
          </w:p>
        </w:tc>
      </w:tr>
      <w:tr w:rsidR="00975609" w:rsidRPr="00EE3511" w14:paraId="5F4CEA0F" w14:textId="77777777" w:rsidTr="00F93502">
        <w:trPr>
          <w:trHeight w:val="671"/>
        </w:trPr>
        <w:tc>
          <w:tcPr>
            <w:tcW w:w="2268" w:type="dxa"/>
            <w:vMerge/>
            <w:tcMar>
              <w:left w:w="0" w:type="dxa"/>
            </w:tcMar>
          </w:tcPr>
          <w:p w14:paraId="7C7786FB" w14:textId="77777777" w:rsidR="00975609" w:rsidRPr="00EE3511" w:rsidRDefault="00975609" w:rsidP="00E51D44">
            <w:pPr>
              <w:pStyle w:val="Tabeltekst"/>
            </w:pPr>
          </w:p>
        </w:tc>
        <w:tc>
          <w:tcPr>
            <w:tcW w:w="2268" w:type="dxa"/>
            <w:vMerge/>
          </w:tcPr>
          <w:p w14:paraId="108239DB" w14:textId="77777777" w:rsidR="00975609" w:rsidRPr="00EE3511" w:rsidRDefault="00975609" w:rsidP="00E51D44">
            <w:pPr>
              <w:pStyle w:val="Tabeltekst"/>
            </w:pPr>
          </w:p>
        </w:tc>
        <w:tc>
          <w:tcPr>
            <w:tcW w:w="4105" w:type="dxa"/>
            <w:tcMar>
              <w:right w:w="0" w:type="dxa"/>
            </w:tcMar>
          </w:tcPr>
          <w:p w14:paraId="6EF244F9" w14:textId="77777777" w:rsidR="00975609" w:rsidRPr="00EE3511" w:rsidRDefault="00975609" w:rsidP="00E51D44">
            <w:pPr>
              <w:pStyle w:val="Tabeltekst"/>
            </w:pPr>
            <w:r w:rsidRPr="00EE3511">
              <w:t>in het geval van een samenwerkingsverband (combinatie) dient de vraag bij ‘wijze van deelneming’ met ‘ja’ te zijn beantwoord</w:t>
            </w:r>
          </w:p>
        </w:tc>
      </w:tr>
      <w:tr w:rsidR="00975609" w:rsidRPr="00EE3511" w14:paraId="7BAA73AC" w14:textId="77777777" w:rsidTr="00F93502">
        <w:tc>
          <w:tcPr>
            <w:tcW w:w="2268" w:type="dxa"/>
            <w:tcMar>
              <w:left w:w="0" w:type="dxa"/>
            </w:tcMar>
          </w:tcPr>
          <w:p w14:paraId="24BC26FB" w14:textId="77777777" w:rsidR="00975609" w:rsidRPr="00EE3511" w:rsidRDefault="00975609" w:rsidP="00E51D44">
            <w:pPr>
              <w:pStyle w:val="Tabeltekst"/>
            </w:pPr>
            <w:r w:rsidRPr="00EE3511">
              <w:t xml:space="preserve">Deel </w:t>
            </w:r>
            <w:proofErr w:type="spellStart"/>
            <w:r w:rsidRPr="00EE3511">
              <w:t>II.B</w:t>
            </w:r>
            <w:proofErr w:type="spellEnd"/>
            <w:r w:rsidRPr="00EE3511">
              <w:t xml:space="preserve"> Gegevens over de ondernemer</w:t>
            </w:r>
          </w:p>
        </w:tc>
        <w:tc>
          <w:tcPr>
            <w:tcW w:w="2268" w:type="dxa"/>
          </w:tcPr>
          <w:p w14:paraId="61302361" w14:textId="77777777" w:rsidR="00975609" w:rsidRPr="00EE3511" w:rsidRDefault="00975609" w:rsidP="00E51D44">
            <w:pPr>
              <w:pStyle w:val="Tabeltekst"/>
            </w:pPr>
            <w:r w:rsidRPr="00EE3511">
              <w:t>inschrijver</w:t>
            </w:r>
          </w:p>
        </w:tc>
        <w:tc>
          <w:tcPr>
            <w:tcW w:w="4105" w:type="dxa"/>
            <w:tcMar>
              <w:right w:w="0" w:type="dxa"/>
            </w:tcMar>
          </w:tcPr>
          <w:p w14:paraId="0ECA22EC" w14:textId="77777777" w:rsidR="00975609" w:rsidRPr="00EE3511" w:rsidRDefault="00975609" w:rsidP="00E51D44">
            <w:pPr>
              <w:pStyle w:val="Tabeltekst"/>
            </w:pPr>
            <w:r w:rsidRPr="00EE3511">
              <w:t>-</w:t>
            </w:r>
          </w:p>
        </w:tc>
      </w:tr>
      <w:tr w:rsidR="00975609" w:rsidRPr="00EE3511" w14:paraId="28F7DD20" w14:textId="77777777" w:rsidTr="00F93502">
        <w:tc>
          <w:tcPr>
            <w:tcW w:w="2268" w:type="dxa"/>
            <w:tcMar>
              <w:left w:w="0" w:type="dxa"/>
            </w:tcMar>
          </w:tcPr>
          <w:p w14:paraId="552499AD" w14:textId="77777777" w:rsidR="00975609" w:rsidRPr="00EE3511" w:rsidRDefault="00975609" w:rsidP="00E51D44">
            <w:pPr>
              <w:pStyle w:val="Tabeltekst"/>
            </w:pPr>
            <w:r w:rsidRPr="00EE3511">
              <w:t xml:space="preserve">Deel </w:t>
            </w:r>
            <w:proofErr w:type="spellStart"/>
            <w:r w:rsidRPr="00EE3511">
              <w:t>II.C</w:t>
            </w:r>
            <w:proofErr w:type="spellEnd"/>
            <w:r w:rsidRPr="00EE3511">
              <w:t xml:space="preserve"> Informatie over beroep op draagkracht van andere entiteiten</w:t>
            </w:r>
          </w:p>
        </w:tc>
        <w:tc>
          <w:tcPr>
            <w:tcW w:w="2268" w:type="dxa"/>
          </w:tcPr>
          <w:p w14:paraId="782855FD" w14:textId="77777777" w:rsidR="00975609" w:rsidRPr="00EE3511" w:rsidRDefault="00975609" w:rsidP="00E51D44">
            <w:pPr>
              <w:pStyle w:val="Tabeltekst"/>
            </w:pPr>
            <w:r w:rsidRPr="00EE3511">
              <w:t>inschrijver</w:t>
            </w:r>
          </w:p>
          <w:p w14:paraId="3E77CA70" w14:textId="77777777" w:rsidR="00975609" w:rsidRPr="00EE3511" w:rsidRDefault="00975609" w:rsidP="00E51D44">
            <w:pPr>
              <w:pStyle w:val="Tabeltekst"/>
            </w:pPr>
          </w:p>
          <w:p w14:paraId="149E0A86" w14:textId="77777777" w:rsidR="00975609" w:rsidRPr="00EE3511" w:rsidRDefault="00975609" w:rsidP="00E51D44">
            <w:pPr>
              <w:pStyle w:val="Tabeltekst"/>
            </w:pPr>
          </w:p>
        </w:tc>
        <w:tc>
          <w:tcPr>
            <w:tcW w:w="4105" w:type="dxa"/>
            <w:tcMar>
              <w:right w:w="0" w:type="dxa"/>
            </w:tcMar>
          </w:tcPr>
          <w:p w14:paraId="0E06765F" w14:textId="77777777" w:rsidR="00975609" w:rsidRPr="00EE3511" w:rsidRDefault="00975609" w:rsidP="00E51D44">
            <w:pPr>
              <w:pStyle w:val="Tabeltekst"/>
            </w:pPr>
            <w:r w:rsidRPr="00EE3511">
              <w:t>de inschrijver dient in dit deel te vermelden of de inschrijver een beroep doet op een derde om te voldoen aan de geschiktheidseisen. In de toelichting dient voor elke derde te zijn aangegeven in het kader van welke eis een beroep op de betreffende derde wordt gedaan</w:t>
            </w:r>
          </w:p>
        </w:tc>
      </w:tr>
      <w:tr w:rsidR="00975609" w:rsidRPr="00EE3511" w14:paraId="778E35C8" w14:textId="77777777" w:rsidTr="00F93502">
        <w:tc>
          <w:tcPr>
            <w:tcW w:w="2268" w:type="dxa"/>
            <w:tcMar>
              <w:left w:w="0" w:type="dxa"/>
            </w:tcMar>
          </w:tcPr>
          <w:p w14:paraId="47EADA75" w14:textId="77777777" w:rsidR="00975609" w:rsidRPr="00EE3511" w:rsidRDefault="00975609" w:rsidP="00E51D44">
            <w:pPr>
              <w:pStyle w:val="Tabeltekst"/>
            </w:pPr>
            <w:r w:rsidRPr="00EE3511">
              <w:t xml:space="preserve">Deel </w:t>
            </w:r>
            <w:proofErr w:type="spellStart"/>
            <w:r w:rsidRPr="00EE3511">
              <w:t>II.D</w:t>
            </w:r>
            <w:proofErr w:type="spellEnd"/>
            <w:r w:rsidRPr="00EE3511">
              <w:t xml:space="preserve"> Informatie betreffende onderaannemers</w:t>
            </w:r>
          </w:p>
        </w:tc>
        <w:tc>
          <w:tcPr>
            <w:tcW w:w="2268" w:type="dxa"/>
          </w:tcPr>
          <w:p w14:paraId="17CB9F6F" w14:textId="77777777" w:rsidR="00975609" w:rsidRPr="00EE3511" w:rsidRDefault="00975609" w:rsidP="00E51D44">
            <w:pPr>
              <w:pStyle w:val="Tabeltekst"/>
            </w:pPr>
            <w:r w:rsidRPr="00EE3511">
              <w:t>niet van toepassing</w:t>
            </w:r>
          </w:p>
        </w:tc>
        <w:tc>
          <w:tcPr>
            <w:tcW w:w="4105" w:type="dxa"/>
            <w:tcMar>
              <w:right w:w="0" w:type="dxa"/>
            </w:tcMar>
          </w:tcPr>
          <w:p w14:paraId="79B0327F" w14:textId="77777777" w:rsidR="00975609" w:rsidRPr="00EE3511" w:rsidRDefault="00975609" w:rsidP="00E51D44">
            <w:pPr>
              <w:pStyle w:val="Tabeltekst"/>
            </w:pPr>
            <w:r w:rsidRPr="00EE3511">
              <w:t>de aanbesteder doet geen verzoek om deze gegevens te verstrekken</w:t>
            </w:r>
          </w:p>
        </w:tc>
      </w:tr>
      <w:tr w:rsidR="00975609" w:rsidRPr="00EE3511" w14:paraId="3285D5CB" w14:textId="77777777" w:rsidTr="00F93502">
        <w:tc>
          <w:tcPr>
            <w:tcW w:w="2268" w:type="dxa"/>
            <w:tcMar>
              <w:left w:w="0" w:type="dxa"/>
            </w:tcMar>
          </w:tcPr>
          <w:p w14:paraId="25B23F68" w14:textId="77777777" w:rsidR="00975609" w:rsidRPr="00EE3511" w:rsidRDefault="00975609" w:rsidP="00E51D44">
            <w:pPr>
              <w:pStyle w:val="Tabeltekst"/>
            </w:pPr>
            <w:r w:rsidRPr="00EE3511">
              <w:t>Deel III Uitsluitingsgronden</w:t>
            </w:r>
          </w:p>
        </w:tc>
        <w:tc>
          <w:tcPr>
            <w:tcW w:w="2268" w:type="dxa"/>
          </w:tcPr>
          <w:p w14:paraId="42373519" w14:textId="77777777" w:rsidR="00975609" w:rsidRPr="00EE3511" w:rsidRDefault="00975609" w:rsidP="00E51D44">
            <w:pPr>
              <w:pStyle w:val="Tabeltekst"/>
            </w:pPr>
            <w:r w:rsidRPr="00EE3511">
              <w:t>inschrijver</w:t>
            </w:r>
          </w:p>
        </w:tc>
        <w:tc>
          <w:tcPr>
            <w:tcW w:w="4105" w:type="dxa"/>
            <w:tcMar>
              <w:right w:w="0" w:type="dxa"/>
            </w:tcMar>
          </w:tcPr>
          <w:p w14:paraId="5AFCE263" w14:textId="77777777" w:rsidR="00975609" w:rsidRPr="00EE3511" w:rsidRDefault="00975609" w:rsidP="00E51D44">
            <w:pPr>
              <w:pStyle w:val="Tabeltekst"/>
            </w:pPr>
            <w:r w:rsidRPr="00EE3511">
              <w:t>in dit deel is door de aanbesteder aangekruist welke uitsluitingsgronden van toepassing zijn voor deelname aan de aanbestedingsprocedure. De inschrijver dient onderdelen A en B volledig in te vullen. Bij onderdeel C dient de inschrijver alleen de vragen te beantwoorden, waarvan de uitsluitingsgronden zijn aangekruist door de aanbesteder. De betreffende bewijsmiddelen dienen enkel na het daartoe gedane verzoek te worden ingediend (zie paragraaf 4.2 van de inschrijvingsleidraad)</w:t>
            </w:r>
          </w:p>
        </w:tc>
      </w:tr>
      <w:tr w:rsidR="00975609" w:rsidRPr="00EE3511" w14:paraId="49068CEB" w14:textId="77777777" w:rsidTr="00F93502">
        <w:trPr>
          <w:trHeight w:val="365"/>
        </w:trPr>
        <w:tc>
          <w:tcPr>
            <w:tcW w:w="2268" w:type="dxa"/>
            <w:tcMar>
              <w:left w:w="0" w:type="dxa"/>
            </w:tcMar>
          </w:tcPr>
          <w:p w14:paraId="5367A0D1" w14:textId="77777777" w:rsidR="00975609" w:rsidRPr="00EE3511" w:rsidRDefault="00975609" w:rsidP="00E51D44">
            <w:pPr>
              <w:pStyle w:val="Tabeltekst"/>
            </w:pPr>
            <w:r w:rsidRPr="00EE3511">
              <w:t>Deel IV Selectiecriteria</w:t>
            </w:r>
          </w:p>
        </w:tc>
        <w:tc>
          <w:tcPr>
            <w:tcW w:w="2268" w:type="dxa"/>
          </w:tcPr>
          <w:p w14:paraId="4991441F" w14:textId="77777777" w:rsidR="00975609" w:rsidRPr="00EE3511" w:rsidRDefault="00975609" w:rsidP="00E51D44">
            <w:pPr>
              <w:pStyle w:val="Tabeltekst"/>
            </w:pPr>
            <w:r w:rsidRPr="00EE3511">
              <w:t>niet van toepassing</w:t>
            </w:r>
          </w:p>
        </w:tc>
        <w:tc>
          <w:tcPr>
            <w:tcW w:w="4105" w:type="dxa"/>
            <w:tcMar>
              <w:right w:w="0" w:type="dxa"/>
            </w:tcMar>
          </w:tcPr>
          <w:p w14:paraId="64EF3D10" w14:textId="77777777" w:rsidR="00975609" w:rsidRPr="00EE3511" w:rsidRDefault="00975609" w:rsidP="00E51D44">
            <w:pPr>
              <w:pStyle w:val="Tabeltekst"/>
            </w:pPr>
            <w:r w:rsidRPr="00EE3511">
              <w:t>niet van toepassing</w:t>
            </w:r>
          </w:p>
        </w:tc>
      </w:tr>
      <w:tr w:rsidR="00975609" w:rsidRPr="00EE3511" w14:paraId="6B221EA1" w14:textId="77777777" w:rsidTr="00F93502">
        <w:tc>
          <w:tcPr>
            <w:tcW w:w="2268" w:type="dxa"/>
            <w:tcMar>
              <w:left w:w="0" w:type="dxa"/>
            </w:tcMar>
          </w:tcPr>
          <w:p w14:paraId="1B58E1C0" w14:textId="77777777" w:rsidR="00975609" w:rsidRPr="00EE3511" w:rsidRDefault="00975609" w:rsidP="00E51D44">
            <w:pPr>
              <w:pStyle w:val="Tabeltekst"/>
            </w:pPr>
            <w:r w:rsidRPr="00EE3511">
              <w:t>Deel V Beperking van het aantal gekwalificeerde gegadigden</w:t>
            </w:r>
          </w:p>
        </w:tc>
        <w:tc>
          <w:tcPr>
            <w:tcW w:w="2268" w:type="dxa"/>
          </w:tcPr>
          <w:p w14:paraId="3BD93614" w14:textId="77777777" w:rsidR="00975609" w:rsidRPr="00EE3511" w:rsidRDefault="00975609" w:rsidP="00E51D44">
            <w:pPr>
              <w:pStyle w:val="Tabeltekst"/>
            </w:pPr>
            <w:r w:rsidRPr="00EE3511">
              <w:t>niet van toepassing</w:t>
            </w:r>
          </w:p>
        </w:tc>
        <w:tc>
          <w:tcPr>
            <w:tcW w:w="4105" w:type="dxa"/>
            <w:tcMar>
              <w:right w:w="0" w:type="dxa"/>
            </w:tcMar>
          </w:tcPr>
          <w:p w14:paraId="16FC6101" w14:textId="3E49B7FC" w:rsidR="00975609" w:rsidRPr="00EE3511" w:rsidRDefault="00975609" w:rsidP="00E51D44">
            <w:pPr>
              <w:pStyle w:val="Tabeltekst"/>
            </w:pPr>
            <w:r w:rsidRPr="00EE3511">
              <w:t>niet van toepassing</w:t>
            </w:r>
          </w:p>
        </w:tc>
      </w:tr>
      <w:tr w:rsidR="00975609" w:rsidRPr="00EE3511" w14:paraId="4A9DC762" w14:textId="77777777" w:rsidTr="00F93502">
        <w:tc>
          <w:tcPr>
            <w:tcW w:w="2268" w:type="dxa"/>
            <w:tcMar>
              <w:left w:w="0" w:type="dxa"/>
            </w:tcMar>
          </w:tcPr>
          <w:p w14:paraId="16FDFA55" w14:textId="77777777" w:rsidR="00975609" w:rsidRPr="00EE3511" w:rsidRDefault="00975609" w:rsidP="00E51D44">
            <w:pPr>
              <w:pStyle w:val="Tabeltekst"/>
            </w:pPr>
            <w:r w:rsidRPr="00EE3511">
              <w:t>Deel VI Slotopmerking</w:t>
            </w:r>
          </w:p>
        </w:tc>
        <w:tc>
          <w:tcPr>
            <w:tcW w:w="2268" w:type="dxa"/>
          </w:tcPr>
          <w:p w14:paraId="28793B77" w14:textId="77777777" w:rsidR="00975609" w:rsidRPr="00EE3511" w:rsidRDefault="00975609" w:rsidP="00E51D44">
            <w:pPr>
              <w:pStyle w:val="Tabeltekst"/>
            </w:pPr>
            <w:r w:rsidRPr="00EE3511">
              <w:t>inschrijver</w:t>
            </w:r>
          </w:p>
        </w:tc>
        <w:tc>
          <w:tcPr>
            <w:tcW w:w="4105" w:type="dxa"/>
            <w:tcMar>
              <w:right w:w="0" w:type="dxa"/>
            </w:tcMar>
          </w:tcPr>
          <w:p w14:paraId="4DEAFAA1" w14:textId="77777777" w:rsidR="00975609" w:rsidRPr="00EE3511" w:rsidRDefault="00975609" w:rsidP="00E51D44">
            <w:pPr>
              <w:pStyle w:val="Tabeltekst"/>
            </w:pPr>
            <w:r w:rsidRPr="00EE3511">
              <w:t xml:space="preserve">ondertekening is niet noodzakelijk. Een handtekening onder de inschrijving geldt ook als een ondertekening van het </w:t>
            </w:r>
            <w:proofErr w:type="spellStart"/>
            <w:r w:rsidRPr="00EE3511">
              <w:t>UEA</w:t>
            </w:r>
            <w:proofErr w:type="spellEnd"/>
          </w:p>
        </w:tc>
      </w:tr>
    </w:tbl>
    <w:p w14:paraId="21F6CCBA" w14:textId="77777777" w:rsidR="00975609" w:rsidRPr="00EE3511" w:rsidRDefault="00975609" w:rsidP="00975609"/>
    <w:p w14:paraId="1418B20C" w14:textId="77777777" w:rsidR="00975609" w:rsidRPr="00EE3511" w:rsidRDefault="00975609" w:rsidP="00975609"/>
    <w:p w14:paraId="12732BDC" w14:textId="77777777" w:rsidR="00975609" w:rsidRPr="00EE3511" w:rsidRDefault="00975609" w:rsidP="00975609">
      <w:pPr>
        <w:pStyle w:val="Heading2"/>
      </w:pPr>
      <w:bookmarkStart w:id="177" w:name="_Toc474163571"/>
      <w:bookmarkStart w:id="178" w:name="_Toc37062084"/>
      <w:bookmarkStart w:id="179" w:name="_Toc213050607"/>
      <w:bookmarkStart w:id="180" w:name="_Toc213054067"/>
      <w:r w:rsidRPr="00EE3511">
        <w:t>Uitsluitingsgronden</w:t>
      </w:r>
      <w:bookmarkEnd w:id="177"/>
      <w:bookmarkEnd w:id="178"/>
      <w:bookmarkEnd w:id="179"/>
      <w:bookmarkEnd w:id="180"/>
    </w:p>
    <w:p w14:paraId="676664EC" w14:textId="77777777" w:rsidR="00975609" w:rsidRPr="00EE3511" w:rsidRDefault="00975609" w:rsidP="00975609"/>
    <w:p w14:paraId="5E3A8EF2" w14:textId="77777777" w:rsidR="00975609" w:rsidRPr="00EE3511" w:rsidRDefault="00975609" w:rsidP="00975609">
      <w:r w:rsidRPr="00EE3511">
        <w:t xml:space="preserve">De aanbesteder wenst uitsluitend zaken te doen met ondernemingen waarvan de integriteit vaststaat. Ten bewijze dat een inschrijver niet in de situatie van de van toepassing zijnde uitsluitingsgronden verkeert, ontvangt de aanbesteder van inschrijver de ingevulde en rechtsgeldig ondertekende eigen verklaring waarmee de inschrijver verklaart dat de uitsluitingsgronden zoals opgesomd in deel </w:t>
      </w:r>
      <w:proofErr w:type="spellStart"/>
      <w:r w:rsidRPr="00EE3511">
        <w:t>III.A</w:t>
      </w:r>
      <w:proofErr w:type="spellEnd"/>
      <w:r w:rsidRPr="00EE3511">
        <w:t xml:space="preserve"> en deel </w:t>
      </w:r>
      <w:proofErr w:type="spellStart"/>
      <w:r w:rsidRPr="00EE3511">
        <w:t>III.B</w:t>
      </w:r>
      <w:proofErr w:type="spellEnd"/>
      <w:r w:rsidRPr="00EE3511">
        <w:t xml:space="preserve">, alsmede de uitsluitingsgronden zoals aangekruist in deel </w:t>
      </w:r>
      <w:proofErr w:type="spellStart"/>
      <w:r w:rsidRPr="00EE3511">
        <w:t>III.C</w:t>
      </w:r>
      <w:proofErr w:type="spellEnd"/>
      <w:r w:rsidRPr="00EE3511">
        <w:t xml:space="preserve"> niet op de inschrijver van toepassing zijn. </w:t>
      </w:r>
    </w:p>
    <w:p w14:paraId="078AB242" w14:textId="77777777" w:rsidR="00975609" w:rsidRPr="00EE3511" w:rsidRDefault="00975609" w:rsidP="00975609"/>
    <w:p w14:paraId="0B204004" w14:textId="101481B0" w:rsidR="00F93502" w:rsidRDefault="00975609" w:rsidP="00975609">
      <w:r w:rsidRPr="00EE3511">
        <w:t xml:space="preserve">De aanbesteder behoudt zich het recht voor om niet tot uitsluiting over te gaan op grond van het bepaalde in artikel 2.13.11 en 2.13.12 </w:t>
      </w:r>
      <w:proofErr w:type="spellStart"/>
      <w:r w:rsidRPr="00EE3511">
        <w:t>ARW</w:t>
      </w:r>
      <w:proofErr w:type="spellEnd"/>
      <w:r w:rsidRPr="00EE3511">
        <w:t xml:space="preserve"> 2016. In het geval van een samenwerkingsverband gelden de uitsluitingsgronden voor alle deelnemers aan het samenwerkingsverband. De uitsluitingsgronden gelden tevens voor elke derde waarop door de inschrijver een beroep wordt gedaan om te voldoen aan de geschiktheidseisen.</w:t>
      </w:r>
    </w:p>
    <w:p w14:paraId="47D946BF" w14:textId="77777777" w:rsidR="00F93502" w:rsidRPr="00EE3511" w:rsidRDefault="00F93502" w:rsidP="00975609"/>
    <w:p w14:paraId="6CEFE698" w14:textId="77777777" w:rsidR="00975609" w:rsidRPr="00EE3511" w:rsidRDefault="00975609" w:rsidP="00F93502">
      <w:pPr>
        <w:pStyle w:val="Heading2"/>
      </w:pPr>
      <w:bookmarkStart w:id="181" w:name="_Toc474163572"/>
      <w:bookmarkStart w:id="182" w:name="_Toc37062085"/>
      <w:bookmarkStart w:id="183" w:name="_Toc213050608"/>
      <w:bookmarkStart w:id="184" w:name="_Toc213054068"/>
      <w:r w:rsidRPr="00EE3511">
        <w:lastRenderedPageBreak/>
        <w:t>Geschiktheidseisen</w:t>
      </w:r>
      <w:bookmarkEnd w:id="181"/>
      <w:bookmarkEnd w:id="182"/>
      <w:bookmarkEnd w:id="183"/>
      <w:bookmarkEnd w:id="184"/>
    </w:p>
    <w:p w14:paraId="4A6E4264" w14:textId="77777777" w:rsidR="00975609" w:rsidRPr="00EE3511" w:rsidRDefault="00975609" w:rsidP="00F93502">
      <w:pPr>
        <w:keepNext/>
        <w:keepLines/>
      </w:pPr>
    </w:p>
    <w:p w14:paraId="02F5C2D5" w14:textId="77777777" w:rsidR="00975609" w:rsidRPr="00EE3511" w:rsidRDefault="00975609" w:rsidP="00F93502">
      <w:pPr>
        <w:keepNext/>
        <w:keepLines/>
      </w:pPr>
      <w:r w:rsidRPr="00EE3511">
        <w:t>Inschrijvers dienen te voldoen aan de geschiktheidseisen die gelden voor deze aanbesteding. Een inschrijver die niet aantoont te voldoen aan elk van de gestelde geschiktheidseisen, wordt uitgesloten.</w:t>
      </w:r>
    </w:p>
    <w:p w14:paraId="29402A51" w14:textId="77777777" w:rsidR="00975609" w:rsidRPr="00EE3511" w:rsidRDefault="00975609" w:rsidP="00975609"/>
    <w:p w14:paraId="1DA41D1A" w14:textId="77777777" w:rsidR="00975609" w:rsidRPr="00EE3511" w:rsidRDefault="00975609" w:rsidP="00975609"/>
    <w:p w14:paraId="3BFD375A" w14:textId="77777777" w:rsidR="00975609" w:rsidRPr="00EE3511" w:rsidRDefault="00975609" w:rsidP="00975609">
      <w:pPr>
        <w:pStyle w:val="Heading3"/>
      </w:pPr>
      <w:bookmarkStart w:id="185" w:name="_Toc468456217"/>
      <w:bookmarkStart w:id="186" w:name="_Toc474163573"/>
      <w:bookmarkStart w:id="187" w:name="_Toc37062086"/>
      <w:bookmarkStart w:id="188" w:name="_Toc213050609"/>
      <w:bookmarkStart w:id="189" w:name="_Toc213054069"/>
      <w:r w:rsidRPr="00EE3511">
        <w:t>Technische bekwaamheid en beroepsbekwaamheid</w:t>
      </w:r>
      <w:bookmarkEnd w:id="185"/>
      <w:r w:rsidRPr="00EE3511">
        <w:t>: kerncompetenties</w:t>
      </w:r>
      <w:bookmarkEnd w:id="186"/>
      <w:bookmarkEnd w:id="187"/>
      <w:bookmarkEnd w:id="188"/>
      <w:bookmarkEnd w:id="189"/>
    </w:p>
    <w:p w14:paraId="7C41476A" w14:textId="77777777" w:rsidR="00975609" w:rsidRPr="00EE3511" w:rsidRDefault="00975609" w:rsidP="00975609">
      <w:pPr>
        <w:rPr>
          <w:rFonts w:cs="Arial"/>
        </w:rPr>
      </w:pPr>
    </w:p>
    <w:p w14:paraId="6F5DB7E6" w14:textId="77777777" w:rsidR="00975609" w:rsidRPr="00EE3511" w:rsidRDefault="00975609" w:rsidP="00975609">
      <w:pPr>
        <w:rPr>
          <w:rFonts w:cs="Arial"/>
        </w:rPr>
      </w:pPr>
      <w:r w:rsidRPr="00EE3511">
        <w:rPr>
          <w:rFonts w:cs="Arial"/>
        </w:rPr>
        <w:t>Inschrijvers dienen te beschikken over de juiste kerncompetenties ten aanzien van de hierna gestelde geschiktheidseisen omtrent technische bekwaamheid en beroepsbekwaamheid. De inschrijver dient dit aan te tonen door middel van het indienen van referentieprojecten na het hiertoe gedane verzoek van de aanbesteder.</w:t>
      </w:r>
    </w:p>
    <w:p w14:paraId="7964DF46" w14:textId="77777777" w:rsidR="00975609" w:rsidRPr="00EE3511" w:rsidRDefault="00975609" w:rsidP="00975609">
      <w:pPr>
        <w:rPr>
          <w:rFonts w:cs="Arial"/>
        </w:rPr>
      </w:pPr>
    </w:p>
    <w:p w14:paraId="2DD66FD9" w14:textId="28E638C2" w:rsidR="00975609" w:rsidRPr="00EE3511" w:rsidRDefault="00975609" w:rsidP="00975609">
      <w:r w:rsidRPr="00EE3511">
        <w:rPr>
          <w:rFonts w:cs="Arial"/>
        </w:rPr>
        <w:t xml:space="preserve">Per kerncompetenties mag maximaal </w:t>
      </w:r>
      <w:r w:rsidR="007D69B1">
        <w:rPr>
          <w:rFonts w:cs="Arial"/>
        </w:rPr>
        <w:t>1 </w:t>
      </w:r>
      <w:r w:rsidRPr="00EE3511">
        <w:rPr>
          <w:rFonts w:cs="Arial"/>
        </w:rPr>
        <w:t xml:space="preserve">referentieproject zijn ingediend, waarbij het referentieproject aantoonbaar dient te voldoen aan elk van de </w:t>
      </w:r>
      <w:proofErr w:type="spellStart"/>
      <w:r w:rsidRPr="00EE3511">
        <w:rPr>
          <w:rFonts w:cs="Arial"/>
        </w:rPr>
        <w:t>subcriteria</w:t>
      </w:r>
      <w:proofErr w:type="spellEnd"/>
      <w:r w:rsidRPr="00EE3511">
        <w:rPr>
          <w:rFonts w:cs="Arial"/>
        </w:rPr>
        <w:t xml:space="preserve"> behorende bij de kerncompetentie. </w:t>
      </w:r>
      <w:r w:rsidRPr="00EE3511">
        <w:t xml:space="preserve">Het enkel bevestigen dat het referentieproject voldoet aan de gevraagde kerncompetentie is daarmee ontoereikend. De aanbesteder dient in staat te zijn om zelf eenduidig uit de inschrijving van de inschrijver af te leiden dat het ingediende referentieproject voldoet aan de gestelde eisen en </w:t>
      </w:r>
      <w:proofErr w:type="spellStart"/>
      <w:r w:rsidRPr="00EE3511">
        <w:t>subcriteria</w:t>
      </w:r>
      <w:proofErr w:type="spellEnd"/>
      <w:r w:rsidRPr="00EE3511">
        <w:t>.</w:t>
      </w:r>
      <w:r w:rsidRPr="00EE3511">
        <w:rPr>
          <w:rFonts w:cs="Arial"/>
        </w:rPr>
        <w:t xml:space="preserve"> Het is toegestaan om een referentieproject voor meerdere kerncompetenties in te dienen.</w:t>
      </w:r>
    </w:p>
    <w:p w14:paraId="168DB592" w14:textId="77777777" w:rsidR="00975609" w:rsidRPr="00EE3511" w:rsidRDefault="00975609" w:rsidP="00975609">
      <w:pPr>
        <w:rPr>
          <w:rFonts w:cs="Arial"/>
        </w:rPr>
      </w:pPr>
    </w:p>
    <w:p w14:paraId="557B5E6E" w14:textId="77777777" w:rsidR="00975609" w:rsidRPr="00EE3511" w:rsidRDefault="00975609" w:rsidP="00975609">
      <w:pPr>
        <w:rPr>
          <w:rFonts w:cs="Arial"/>
        </w:rPr>
      </w:pPr>
      <w:r w:rsidRPr="00EE3511">
        <w:rPr>
          <w:rFonts w:cs="Arial"/>
        </w:rPr>
        <w:t xml:space="preserve">Voor deze aanbesteding gelden de volgende kerncompetenties en de daarbij genoemde </w:t>
      </w:r>
      <w:proofErr w:type="spellStart"/>
      <w:r w:rsidRPr="00EE3511">
        <w:rPr>
          <w:rFonts w:cs="Arial"/>
        </w:rPr>
        <w:t>subcriteria</w:t>
      </w:r>
      <w:proofErr w:type="spellEnd"/>
      <w:r w:rsidRPr="00EE3511">
        <w:rPr>
          <w:rFonts w:cs="Arial"/>
        </w:rPr>
        <w:t>:</w:t>
      </w:r>
    </w:p>
    <w:p w14:paraId="78E28B3B" w14:textId="77777777" w:rsidR="00975609" w:rsidRPr="00EE3511" w:rsidRDefault="00975609" w:rsidP="00975609">
      <w:pPr>
        <w:rPr>
          <w:rFonts w:cs="Segoe UI"/>
          <w:szCs w:val="18"/>
        </w:rPr>
      </w:pPr>
    </w:p>
    <w:p w14:paraId="26045E81" w14:textId="1681C1B6" w:rsidR="00975609" w:rsidRPr="00EE3511" w:rsidRDefault="00975609" w:rsidP="00975609">
      <w:pPr>
        <w:pStyle w:val="Heading4"/>
        <w:numPr>
          <w:ilvl w:val="3"/>
          <w:numId w:val="1"/>
        </w:numPr>
        <w:rPr>
          <w:snapToGrid w:val="0"/>
        </w:rPr>
      </w:pPr>
      <w:r w:rsidRPr="00EE3511">
        <w:rPr>
          <w:snapToGrid w:val="0"/>
        </w:rPr>
        <w:t xml:space="preserve">Kerncompetentie A: </w:t>
      </w:r>
      <w:r>
        <w:rPr>
          <w:snapToGrid w:val="0"/>
        </w:rPr>
        <w:t>R</w:t>
      </w:r>
      <w:r w:rsidRPr="00EE3511">
        <w:rPr>
          <w:snapToGrid w:val="0"/>
        </w:rPr>
        <w:t>ealisatie (nieuwbouw of renovatie) van een schutsluis</w:t>
      </w:r>
      <w:r w:rsidR="00CA5528">
        <w:rPr>
          <w:snapToGrid w:val="0"/>
        </w:rPr>
        <w:t xml:space="preserve"> of ander waterbouwkundig werk</w:t>
      </w:r>
    </w:p>
    <w:p w14:paraId="10AA4F50" w14:textId="3B85532E" w:rsidR="00975609" w:rsidRPr="00EE3511" w:rsidRDefault="00975609" w:rsidP="00975609">
      <w:pPr>
        <w:numPr>
          <w:ilvl w:val="0"/>
          <w:numId w:val="21"/>
        </w:numPr>
      </w:pPr>
      <w:bookmarkStart w:id="190" w:name="_Hlk158119798"/>
      <w:r w:rsidRPr="00EE3511">
        <w:t>uitgevoerd door de inschrijver of de derde waarop een beroep wordt gedaan (indien het project is uitgevoerd in een samenwerkingsverband, gelden slechts de daadwerkelijk door inschrijver of betreffende derde concreet uitgevoerde werkzaamheden in het referentieproject</w:t>
      </w:r>
      <w:r>
        <w:t xml:space="preserve">, </w:t>
      </w:r>
      <w:r w:rsidRPr="00EE3511">
        <w:t xml:space="preserve">met andere woorden, het eigen relevante aandeel, </w:t>
      </w:r>
      <w:r w:rsidR="007D69B1">
        <w:t>‘</w:t>
      </w:r>
      <w:r w:rsidRPr="00EE3511">
        <w:t>slechts</w:t>
      </w:r>
      <w:r w:rsidR="007D69B1">
        <w:t>’</w:t>
      </w:r>
      <w:r w:rsidRPr="00EE3511">
        <w:t xml:space="preserve"> (eind)verantwoordelijk zijn volstaat hierbij niet);</w:t>
      </w:r>
    </w:p>
    <w:p w14:paraId="70B1585F" w14:textId="31BEA3C5" w:rsidR="00975609" w:rsidRPr="00EE3511" w:rsidRDefault="00975609" w:rsidP="00975609">
      <w:pPr>
        <w:numPr>
          <w:ilvl w:val="0"/>
          <w:numId w:val="21"/>
        </w:numPr>
      </w:pPr>
      <w:r w:rsidRPr="00EE3511">
        <w:t xml:space="preserve">opgeleverd in de periode van </w:t>
      </w:r>
      <w:r w:rsidR="007D69B1">
        <w:t>5 </w:t>
      </w:r>
      <w:r w:rsidRPr="00EE3511">
        <w:t xml:space="preserve">jaar voorafgaand aan de uiterste termijn van ontvangst inschrijvingen. </w:t>
      </w:r>
      <w:bookmarkStart w:id="191" w:name="_Hlk116919497"/>
      <w:r w:rsidRPr="00EE3511">
        <w:t xml:space="preserve">De opdracht mag dus meer dan </w:t>
      </w:r>
      <w:r w:rsidR="007D69B1">
        <w:t>5 </w:t>
      </w:r>
      <w:r w:rsidRPr="00EE3511">
        <w:t>jaar geleden zijn gestart</w:t>
      </w:r>
      <w:bookmarkEnd w:id="191"/>
      <w:r w:rsidRPr="00EE3511">
        <w:t>;</w:t>
      </w:r>
    </w:p>
    <w:p w14:paraId="5E982A13" w14:textId="77777777" w:rsidR="00975609" w:rsidRPr="00EE3511" w:rsidRDefault="00975609" w:rsidP="00975609">
      <w:pPr>
        <w:numPr>
          <w:ilvl w:val="0"/>
          <w:numId w:val="21"/>
        </w:numPr>
      </w:pPr>
      <w:r w:rsidRPr="00EE3511">
        <w:t>op een vakkundige en regelmatige wijze uitgevoerd en tijdig opgeleverd, verleend uitstel daarin begrepen;</w:t>
      </w:r>
    </w:p>
    <w:p w14:paraId="0E92F498" w14:textId="58D13B5C" w:rsidR="00975609" w:rsidRPr="00EE3511" w:rsidRDefault="00975609" w:rsidP="00975609">
      <w:pPr>
        <w:numPr>
          <w:ilvl w:val="0"/>
          <w:numId w:val="21"/>
        </w:numPr>
      </w:pPr>
      <w:r w:rsidRPr="00EE3511">
        <w:t>omvat de realisatie (nieuwbouw of renovatie) van een schutsluis met een kolkafmeting van minimaal 4 meter breed en 20 meter lang met werkzaamheden gerelateerd aan elektrotechnische en werktuigbouwkundige bewegingswerken voor sluisdeuren</w:t>
      </w:r>
      <w:r w:rsidR="00CF3DE9">
        <w:t xml:space="preserve"> of </w:t>
      </w:r>
      <w:r w:rsidR="00CF3DE9" w:rsidRPr="00CF3DE9">
        <w:t xml:space="preserve">ander waterbouwkundig werk waar minimaal werkzaamheden zijn uitgevoerd aan het bewegingswerk van een </w:t>
      </w:r>
      <w:r w:rsidR="008075BE">
        <w:t xml:space="preserve">waterkerende </w:t>
      </w:r>
      <w:r w:rsidR="00CF3DE9" w:rsidRPr="00CF3DE9">
        <w:t>deur, een pompinstallatie, energievoorziening en het integrale bediening- en besturingssysteem</w:t>
      </w:r>
      <w:r w:rsidRPr="00EE3511">
        <w:t>;</w:t>
      </w:r>
    </w:p>
    <w:p w14:paraId="36BE2EF4" w14:textId="61E1B21A" w:rsidR="00975609" w:rsidRPr="00EE3511" w:rsidRDefault="00975609" w:rsidP="00975609">
      <w:pPr>
        <w:numPr>
          <w:ilvl w:val="0"/>
          <w:numId w:val="21"/>
        </w:numPr>
      </w:pPr>
      <w:r w:rsidRPr="00EE3511">
        <w:rPr>
          <w:rFonts w:cs="Segoe UI"/>
        </w:rPr>
        <w:t>Sub criterium 4 heeft een aandeel in de aannemingssom of gefactureerd bedrag van minimaal</w:t>
      </w:r>
      <w:r w:rsidR="00CA5528" w:rsidRPr="00CA5528">
        <w:rPr>
          <w:rFonts w:cs="Segoe UI"/>
        </w:rPr>
        <w:t xml:space="preserve"> </w:t>
      </w:r>
      <w:r w:rsidR="00CA5528" w:rsidRPr="00EE3511">
        <w:rPr>
          <w:rFonts w:cs="Segoe UI"/>
        </w:rPr>
        <w:t>EUR </w:t>
      </w:r>
      <w:r w:rsidR="00CA5528">
        <w:rPr>
          <w:rFonts w:cs="Segoe UI"/>
        </w:rPr>
        <w:t>2</w:t>
      </w:r>
      <w:r w:rsidR="00CA5528" w:rsidRPr="00EE3511">
        <w:rPr>
          <w:rFonts w:cs="Segoe UI"/>
        </w:rPr>
        <w:t>.000.000,-</w:t>
      </w:r>
      <w:r w:rsidRPr="00EE3511">
        <w:rPr>
          <w:rFonts w:cs="Segoe UI"/>
          <w:szCs w:val="18"/>
        </w:rPr>
        <w:t>;</w:t>
      </w:r>
    </w:p>
    <w:p w14:paraId="391C2846" w14:textId="77777777" w:rsidR="00975609" w:rsidRPr="00EE3511" w:rsidRDefault="00975609" w:rsidP="00975609">
      <w:pPr>
        <w:numPr>
          <w:ilvl w:val="0"/>
          <w:numId w:val="21"/>
        </w:numPr>
      </w:pPr>
      <w:r w:rsidRPr="00EE3511">
        <w:t>tevredenheidsverklaring van de opdrachtgever is beschikbaar.</w:t>
      </w:r>
    </w:p>
    <w:p w14:paraId="0841D2E9" w14:textId="77777777" w:rsidR="00975609" w:rsidRPr="00EE3511" w:rsidRDefault="00975609" w:rsidP="00975609">
      <w:pPr>
        <w:ind w:left="301"/>
      </w:pPr>
    </w:p>
    <w:p w14:paraId="6044E113" w14:textId="77777777" w:rsidR="00975609" w:rsidRPr="00EE3511" w:rsidRDefault="00975609" w:rsidP="00975609">
      <w:pPr>
        <w:pStyle w:val="Heading4"/>
        <w:numPr>
          <w:ilvl w:val="3"/>
          <w:numId w:val="1"/>
        </w:numPr>
        <w:rPr>
          <w:snapToGrid w:val="0"/>
        </w:rPr>
      </w:pPr>
      <w:r w:rsidRPr="00EE3511">
        <w:rPr>
          <w:snapToGrid w:val="0"/>
        </w:rPr>
        <w:t xml:space="preserve">Kerncompetentie B: </w:t>
      </w:r>
      <w:r>
        <w:rPr>
          <w:snapToGrid w:val="0"/>
        </w:rPr>
        <w:t>R</w:t>
      </w:r>
      <w:r w:rsidRPr="00EE3511">
        <w:rPr>
          <w:snapToGrid w:val="0"/>
        </w:rPr>
        <w:t>ealisatie (uitvoering) civiele betonbouw van minimaal 5 meter onder maaiveld</w:t>
      </w:r>
    </w:p>
    <w:p w14:paraId="4D7B8B17" w14:textId="191260FB" w:rsidR="00975609" w:rsidRPr="00EE3511" w:rsidRDefault="00975609" w:rsidP="00975609">
      <w:pPr>
        <w:numPr>
          <w:ilvl w:val="0"/>
          <w:numId w:val="24"/>
        </w:numPr>
        <w:rPr>
          <w:rFonts w:cs="Segoe UI"/>
        </w:rPr>
      </w:pPr>
      <w:r w:rsidRPr="00EE3511">
        <w:rPr>
          <w:rFonts w:cs="Segoe UI"/>
        </w:rPr>
        <w:t>uitgevoerd door de inschrijver of de derde waarop een beroep wordt gedaan (indien het project is uitgevoerd in een samenwerkingsverband, gelden slechts de daadwerkelijk door inschrijver of betreffende derde concreet uitgevoerde werkzaamheden in het referentieproject, m</w:t>
      </w:r>
      <w:r>
        <w:rPr>
          <w:rFonts w:cs="Segoe UI"/>
        </w:rPr>
        <w:t>et andere woorden,</w:t>
      </w:r>
      <w:r w:rsidRPr="00EE3511">
        <w:rPr>
          <w:rFonts w:cs="Segoe UI"/>
        </w:rPr>
        <w:t xml:space="preserve"> het eigen relevante aandeel, </w:t>
      </w:r>
      <w:r w:rsidR="007D69B1">
        <w:rPr>
          <w:rFonts w:cs="Segoe UI"/>
        </w:rPr>
        <w:t>‘</w:t>
      </w:r>
      <w:r w:rsidRPr="00EE3511">
        <w:rPr>
          <w:rFonts w:cs="Segoe UI"/>
        </w:rPr>
        <w:t>slechts</w:t>
      </w:r>
      <w:r w:rsidR="007D69B1">
        <w:rPr>
          <w:rFonts w:cs="Segoe UI"/>
        </w:rPr>
        <w:t>’</w:t>
      </w:r>
      <w:r w:rsidRPr="00EE3511">
        <w:rPr>
          <w:rFonts w:cs="Segoe UI"/>
        </w:rPr>
        <w:t xml:space="preserve"> (eind)verantwoordelijk zijn volstaat hierbij niet);</w:t>
      </w:r>
    </w:p>
    <w:p w14:paraId="1793CE7E" w14:textId="3FAB264E" w:rsidR="00975609" w:rsidRPr="00EE3511" w:rsidRDefault="00975609" w:rsidP="00975609">
      <w:pPr>
        <w:numPr>
          <w:ilvl w:val="0"/>
          <w:numId w:val="24"/>
        </w:numPr>
        <w:rPr>
          <w:rFonts w:cs="Segoe UI"/>
        </w:rPr>
      </w:pPr>
      <w:r w:rsidRPr="00EE3511">
        <w:rPr>
          <w:rFonts w:cs="Segoe UI"/>
        </w:rPr>
        <w:t xml:space="preserve">opgeleverd in de periode van </w:t>
      </w:r>
      <w:r w:rsidR="007D69B1">
        <w:rPr>
          <w:rFonts w:cs="Segoe UI"/>
        </w:rPr>
        <w:t>5 </w:t>
      </w:r>
      <w:r w:rsidRPr="00EE3511">
        <w:rPr>
          <w:rFonts w:cs="Segoe UI"/>
        </w:rPr>
        <w:t xml:space="preserve">jaar voorafgaand aan de uiterste termijn van ontvangst inschrijvingen. De opdracht mag dus meer dan </w:t>
      </w:r>
      <w:r w:rsidR="007D69B1">
        <w:rPr>
          <w:rFonts w:cs="Segoe UI"/>
        </w:rPr>
        <w:t>5 </w:t>
      </w:r>
      <w:r w:rsidRPr="00EE3511">
        <w:rPr>
          <w:rFonts w:cs="Segoe UI"/>
        </w:rPr>
        <w:t>jaar geleden zijn gestart;</w:t>
      </w:r>
    </w:p>
    <w:p w14:paraId="1C658926" w14:textId="77777777" w:rsidR="00975609" w:rsidRPr="00EE3511" w:rsidRDefault="00975609" w:rsidP="00975609">
      <w:pPr>
        <w:numPr>
          <w:ilvl w:val="0"/>
          <w:numId w:val="24"/>
        </w:numPr>
        <w:rPr>
          <w:rFonts w:cs="Segoe UI"/>
        </w:rPr>
      </w:pPr>
      <w:r w:rsidRPr="00EE3511">
        <w:rPr>
          <w:rFonts w:cs="Segoe UI"/>
        </w:rPr>
        <w:t>op een vakkundige en regelmatige wijze uitgevoerd en tijdig opgeleverd, verleend uitstel daarin begrepen;</w:t>
      </w:r>
    </w:p>
    <w:p w14:paraId="7E4B3451" w14:textId="77777777" w:rsidR="00975609" w:rsidRPr="00EE3511" w:rsidRDefault="00975609" w:rsidP="00975609">
      <w:pPr>
        <w:numPr>
          <w:ilvl w:val="0"/>
          <w:numId w:val="24"/>
        </w:numPr>
        <w:rPr>
          <w:rFonts w:cs="Segoe UI"/>
        </w:rPr>
      </w:pPr>
      <w:r>
        <w:rPr>
          <w:rFonts w:cs="Segoe UI"/>
        </w:rPr>
        <w:t>o</w:t>
      </w:r>
      <w:r w:rsidRPr="00EE3511">
        <w:rPr>
          <w:rFonts w:cs="Segoe UI"/>
        </w:rPr>
        <w:t>mvat de realisatie (uitvoering) van civiele betonbouw in een bouwkuip tot minimaal 5 meter onder maaiveld met een oppervlakte van 80</w:t>
      </w:r>
      <w:r>
        <w:rPr>
          <w:rFonts w:cs="Segoe UI"/>
        </w:rPr>
        <w:t> </w:t>
      </w:r>
      <w:r w:rsidRPr="00EE3511">
        <w:rPr>
          <w:rFonts w:cs="Segoe UI"/>
        </w:rPr>
        <w:t>m</w:t>
      </w:r>
      <w:r w:rsidRPr="00D0087B">
        <w:rPr>
          <w:rFonts w:cs="Segoe UI"/>
          <w:vertAlign w:val="superscript"/>
        </w:rPr>
        <w:t>2</w:t>
      </w:r>
      <w:r w:rsidRPr="00EE3511">
        <w:rPr>
          <w:rFonts w:cs="Segoe UI"/>
        </w:rPr>
        <w:t>;</w:t>
      </w:r>
    </w:p>
    <w:p w14:paraId="26230C80" w14:textId="77777777" w:rsidR="00975609" w:rsidRPr="00EE3511" w:rsidRDefault="00975609" w:rsidP="00975609">
      <w:pPr>
        <w:numPr>
          <w:ilvl w:val="0"/>
          <w:numId w:val="24"/>
        </w:numPr>
        <w:rPr>
          <w:rFonts w:cs="Segoe UI"/>
        </w:rPr>
      </w:pPr>
      <w:r w:rsidRPr="00EE3511">
        <w:rPr>
          <w:rFonts w:cs="Segoe UI"/>
        </w:rPr>
        <w:t>tevredenheidsverklaring van de opdrachtgever is beschikbaar.</w:t>
      </w:r>
    </w:p>
    <w:bookmarkEnd w:id="190"/>
    <w:p w14:paraId="29A354C1" w14:textId="77777777" w:rsidR="00975609" w:rsidRDefault="00975609" w:rsidP="00975609"/>
    <w:p w14:paraId="79F74A2D" w14:textId="77777777" w:rsidR="00975609" w:rsidRDefault="00975609" w:rsidP="00975609"/>
    <w:p w14:paraId="1EE586ED" w14:textId="77777777" w:rsidR="00975609" w:rsidRPr="00EE3511" w:rsidRDefault="00975609" w:rsidP="00975609"/>
    <w:p w14:paraId="6675FF32" w14:textId="77777777" w:rsidR="00975609" w:rsidRPr="00EE3511" w:rsidRDefault="00975609" w:rsidP="00975609">
      <w:pPr>
        <w:ind w:left="301"/>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75609" w:rsidRPr="00EE3511" w14:paraId="2D2BCD0F" w14:textId="77777777" w:rsidTr="00E51D44">
        <w:tc>
          <w:tcPr>
            <w:tcW w:w="8781" w:type="dxa"/>
          </w:tcPr>
          <w:p w14:paraId="57CC1DD8" w14:textId="77777777" w:rsidR="00975609" w:rsidRPr="00EE3511" w:rsidRDefault="00975609" w:rsidP="00E51D44">
            <w:pPr>
              <w:pStyle w:val="Kaderkopje"/>
            </w:pPr>
            <w:r w:rsidRPr="00EE3511">
              <w:t>Bewijsmiddel (indienen na het daartoe gedane verzoek)</w:t>
            </w:r>
          </w:p>
          <w:p w14:paraId="4CA1CAE6" w14:textId="77777777" w:rsidR="00975609" w:rsidRDefault="00975609" w:rsidP="00E51D44">
            <w:pPr>
              <w:pStyle w:val="Kadertekst"/>
            </w:pPr>
            <w:r w:rsidRPr="00EE3511">
              <w:t>Voor elk van de kerncompetenties het ingevulde formulier voor het referentieproject conform bijlage II, waaronder de tevredenheidsverklaring van de opdrachtgever. Uit die verklaring dient de tevredenheid van de opdrachtgever over de wijze van uitvoering en het eindresultaat te blijken en dient ten minste te zijn aangegeven:</w:t>
            </w:r>
          </w:p>
          <w:p w14:paraId="75F1B4D0" w14:textId="77777777" w:rsidR="00975609" w:rsidRPr="00D0087B" w:rsidRDefault="00975609" w:rsidP="00975609">
            <w:pPr>
              <w:numPr>
                <w:ilvl w:val="0"/>
                <w:numId w:val="23"/>
              </w:numPr>
              <w:tabs>
                <w:tab w:val="num" w:pos="301"/>
              </w:tabs>
              <w:ind w:left="301" w:hanging="301"/>
              <w:rPr>
                <w:color w:val="005D76"/>
              </w:rPr>
            </w:pPr>
            <w:r w:rsidRPr="00D0087B">
              <w:rPr>
                <w:color w:val="005D76"/>
              </w:rPr>
              <w:t>naam project en bestek-/projectnummer;</w:t>
            </w:r>
          </w:p>
          <w:p w14:paraId="54B298E8" w14:textId="77777777" w:rsidR="00975609" w:rsidRPr="00D0087B" w:rsidRDefault="00975609" w:rsidP="00975609">
            <w:pPr>
              <w:numPr>
                <w:ilvl w:val="0"/>
                <w:numId w:val="23"/>
              </w:numPr>
              <w:tabs>
                <w:tab w:val="num" w:pos="301"/>
              </w:tabs>
              <w:ind w:left="301" w:hanging="301"/>
              <w:rPr>
                <w:color w:val="005D76"/>
              </w:rPr>
            </w:pPr>
            <w:r w:rsidRPr="00D0087B">
              <w:rPr>
                <w:color w:val="005D76"/>
              </w:rPr>
              <w:t>naam van de opdrachtgever;</w:t>
            </w:r>
          </w:p>
          <w:p w14:paraId="62A0D42C" w14:textId="77777777" w:rsidR="00975609" w:rsidRPr="00D0087B" w:rsidRDefault="00975609" w:rsidP="00975609">
            <w:pPr>
              <w:numPr>
                <w:ilvl w:val="0"/>
                <w:numId w:val="23"/>
              </w:numPr>
              <w:tabs>
                <w:tab w:val="num" w:pos="301"/>
              </w:tabs>
              <w:ind w:left="301" w:hanging="301"/>
              <w:rPr>
                <w:color w:val="005D76"/>
              </w:rPr>
            </w:pPr>
            <w:r w:rsidRPr="00D0087B">
              <w:rPr>
                <w:color w:val="005D76"/>
              </w:rPr>
              <w:t>naam van de opdrachtnemer;</w:t>
            </w:r>
          </w:p>
          <w:p w14:paraId="4EF8784C" w14:textId="77777777" w:rsidR="00975609" w:rsidRPr="00EE3511" w:rsidRDefault="00975609" w:rsidP="00975609">
            <w:pPr>
              <w:numPr>
                <w:ilvl w:val="0"/>
                <w:numId w:val="23"/>
              </w:numPr>
              <w:tabs>
                <w:tab w:val="num" w:pos="301"/>
              </w:tabs>
              <w:ind w:left="301" w:hanging="301"/>
            </w:pPr>
            <w:r w:rsidRPr="00D0087B">
              <w:rPr>
                <w:color w:val="005D76"/>
              </w:rPr>
              <w:t>aannemingssom en/of gefactureerd bedrag</w:t>
            </w:r>
            <w:r w:rsidRPr="00D0087B">
              <w:t>.</w:t>
            </w:r>
          </w:p>
        </w:tc>
      </w:tr>
    </w:tbl>
    <w:p w14:paraId="04667CF0" w14:textId="77777777" w:rsidR="00975609" w:rsidRPr="00EE3511" w:rsidRDefault="00975609" w:rsidP="00975609"/>
    <w:p w14:paraId="6AD3B769" w14:textId="77777777" w:rsidR="00975609" w:rsidRPr="00EE3511" w:rsidRDefault="00975609" w:rsidP="00975609"/>
    <w:p w14:paraId="57302823" w14:textId="77777777" w:rsidR="00975609" w:rsidRPr="00EE3511" w:rsidRDefault="00975609" w:rsidP="00975609">
      <w:pPr>
        <w:pStyle w:val="Heading3"/>
      </w:pPr>
      <w:bookmarkStart w:id="192" w:name="_Toc468456218"/>
      <w:bookmarkStart w:id="193" w:name="_Toc474163574"/>
      <w:bookmarkStart w:id="194" w:name="_Toc1485885"/>
      <w:bookmarkStart w:id="195" w:name="_Toc213050610"/>
      <w:bookmarkStart w:id="196" w:name="_Toc213054070"/>
      <w:r w:rsidRPr="00EE3511">
        <w:t>Technische - en beroepsbekwaamheid: kwaliteitsborging</w:t>
      </w:r>
      <w:bookmarkEnd w:id="192"/>
      <w:bookmarkEnd w:id="193"/>
      <w:bookmarkEnd w:id="194"/>
      <w:bookmarkEnd w:id="195"/>
      <w:bookmarkEnd w:id="196"/>
    </w:p>
    <w:p w14:paraId="6D809D41" w14:textId="77777777" w:rsidR="00975609" w:rsidRPr="00EE3511" w:rsidRDefault="00975609" w:rsidP="00975609">
      <w:pPr>
        <w:rPr>
          <w:rFonts w:cs="Arial"/>
        </w:rPr>
      </w:pPr>
    </w:p>
    <w:p w14:paraId="7A1DBEF2" w14:textId="77777777" w:rsidR="00975609" w:rsidRPr="00EE3511" w:rsidRDefault="00975609" w:rsidP="00975609">
      <w:pPr>
        <w:rPr>
          <w:rFonts w:cs="Arial"/>
        </w:rPr>
      </w:pPr>
      <w:r w:rsidRPr="00EE3511">
        <w:rPr>
          <w:rFonts w:cs="Arial"/>
        </w:rPr>
        <w:t>Inschrijvers dienen door middel van het indienen van bewijsmiddelen aan te tonen te voldoen aan de hierna gestelde geschiktheidseisen omtrent technische- en beroepsbekwaamheid ten aanzien van kwaliteitsborging.</w:t>
      </w:r>
    </w:p>
    <w:p w14:paraId="62333F53" w14:textId="77777777" w:rsidR="00975609" w:rsidRPr="00EE3511" w:rsidRDefault="00975609" w:rsidP="00975609">
      <w:pPr>
        <w:tabs>
          <w:tab w:val="left" w:pos="7846"/>
        </w:tabs>
        <w:rPr>
          <w:rFonts w:cs="Segoe UI"/>
          <w:szCs w:val="18"/>
        </w:rPr>
      </w:pPr>
    </w:p>
    <w:p w14:paraId="63114544" w14:textId="77777777" w:rsidR="00975609" w:rsidRPr="00EE3511" w:rsidRDefault="00975609" w:rsidP="00975609">
      <w:pPr>
        <w:pStyle w:val="Heading4"/>
        <w:numPr>
          <w:ilvl w:val="3"/>
          <w:numId w:val="1"/>
        </w:numPr>
      </w:pPr>
      <w:r w:rsidRPr="00EE3511">
        <w:t>ISO 9001 certificaat</w:t>
      </w:r>
    </w:p>
    <w:p w14:paraId="289B340C" w14:textId="77777777" w:rsidR="00975609" w:rsidRPr="00EE3511" w:rsidRDefault="00975609" w:rsidP="00975609">
      <w:pPr>
        <w:pStyle w:val="ListParagraph"/>
        <w:ind w:left="0"/>
        <w:rPr>
          <w:rFonts w:cs="Segoe UI"/>
          <w:szCs w:val="18"/>
        </w:rPr>
      </w:pPr>
      <w:r w:rsidRPr="00EE3511">
        <w:rPr>
          <w:rFonts w:cs="Segoe UI"/>
          <w:szCs w:val="18"/>
        </w:rPr>
        <w:t>De inschrijver dient te beschikken over een geldig kwaliteitssysteemcertificaat op basis van de norm ISO</w:t>
      </w:r>
      <w:r>
        <w:rPr>
          <w:rFonts w:cs="Segoe UI"/>
          <w:szCs w:val="18"/>
        </w:rPr>
        <w:t> </w:t>
      </w:r>
      <w:r w:rsidRPr="00EE3511">
        <w:rPr>
          <w:rFonts w:cs="Segoe UI"/>
          <w:szCs w:val="18"/>
        </w:rPr>
        <w:t xml:space="preserve">9001 ‘Kwaliteitsmanagementsystemen- eisen’, dat betrekking heeft op de aard van de opdracht. Dit certificaat moet zijn afgegeven door een certificatie-instelling, die daartoe is erkend door een nationale </w:t>
      </w:r>
      <w:proofErr w:type="spellStart"/>
      <w:r w:rsidRPr="00EE3511">
        <w:rPr>
          <w:rFonts w:cs="Segoe UI"/>
          <w:szCs w:val="18"/>
        </w:rPr>
        <w:t>accreditatie-instelling</w:t>
      </w:r>
      <w:proofErr w:type="spellEnd"/>
      <w:r w:rsidRPr="00EE3511">
        <w:rPr>
          <w:rFonts w:cs="Segoe UI"/>
          <w:szCs w:val="18"/>
        </w:rPr>
        <w:t xml:space="preserve"> (in Nederland: de Raad voor Accreditatie) dan wel dient de inschrijver een bewijs van gelijkwaardige maatregelen conform artikel 2.17.2 </w:t>
      </w:r>
      <w:proofErr w:type="spellStart"/>
      <w:r w:rsidRPr="00EE3511">
        <w:rPr>
          <w:rFonts w:cs="Segoe UI"/>
          <w:szCs w:val="18"/>
        </w:rPr>
        <w:t>ARW</w:t>
      </w:r>
      <w:proofErr w:type="spellEnd"/>
      <w:r w:rsidRPr="00EE3511">
        <w:rPr>
          <w:rFonts w:cs="Segoe UI"/>
          <w:szCs w:val="18"/>
        </w:rPr>
        <w:t xml:space="preserve"> 2016 te verstrekken.</w:t>
      </w:r>
    </w:p>
    <w:p w14:paraId="65286AE0" w14:textId="77777777" w:rsidR="00975609" w:rsidRPr="00EE3511" w:rsidRDefault="00975609" w:rsidP="00975609">
      <w:pPr>
        <w:pStyle w:val="ListParagraph"/>
        <w:ind w:left="0"/>
        <w:rPr>
          <w:rFonts w:cs="Segoe UI"/>
          <w:szCs w:val="18"/>
        </w:rPr>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75609" w:rsidRPr="00EE3511" w14:paraId="655DD1D7" w14:textId="77777777" w:rsidTr="00E51D44">
        <w:tc>
          <w:tcPr>
            <w:tcW w:w="8781" w:type="dxa"/>
          </w:tcPr>
          <w:p w14:paraId="5A990E42" w14:textId="77777777" w:rsidR="00975609" w:rsidRPr="00EE3511" w:rsidRDefault="00975609" w:rsidP="00E51D44">
            <w:pPr>
              <w:pStyle w:val="Kaderkopje"/>
            </w:pPr>
            <w:r w:rsidRPr="00EE3511">
              <w:t>Bewijsmiddel (indienen na het daartoe gedane verzoek)</w:t>
            </w:r>
          </w:p>
          <w:p w14:paraId="3CC4CF9F" w14:textId="77777777" w:rsidR="00975609" w:rsidRPr="00EE3511" w:rsidRDefault="00975609" w:rsidP="00E51D44">
            <w:pPr>
              <w:pStyle w:val="Kadertekst"/>
            </w:pPr>
            <w:r w:rsidRPr="00EE3511">
              <w:t>Een kopie van het certificaat</w:t>
            </w:r>
            <w:r>
              <w:t>.</w:t>
            </w:r>
          </w:p>
        </w:tc>
      </w:tr>
    </w:tbl>
    <w:p w14:paraId="5B47FF18" w14:textId="77777777" w:rsidR="00975609" w:rsidRPr="00EE3511" w:rsidRDefault="00975609" w:rsidP="00975609">
      <w:pPr>
        <w:pStyle w:val="ListParagraph"/>
        <w:ind w:left="0"/>
        <w:rPr>
          <w:rFonts w:cs="Segoe UI"/>
          <w:b/>
          <w:szCs w:val="18"/>
          <w:highlight w:val="red"/>
        </w:rPr>
      </w:pPr>
    </w:p>
    <w:p w14:paraId="74121B53" w14:textId="77777777" w:rsidR="00975609" w:rsidRPr="00EE3511" w:rsidRDefault="00975609" w:rsidP="00975609">
      <w:pPr>
        <w:pStyle w:val="Heading4"/>
        <w:numPr>
          <w:ilvl w:val="3"/>
          <w:numId w:val="1"/>
        </w:numPr>
      </w:pPr>
      <w:proofErr w:type="spellStart"/>
      <w:r w:rsidRPr="00EE3511">
        <w:t>VCA-certificaat</w:t>
      </w:r>
      <w:proofErr w:type="spellEnd"/>
    </w:p>
    <w:p w14:paraId="32335EF4" w14:textId="6AB58CAD" w:rsidR="00975609" w:rsidRPr="00EE3511" w:rsidRDefault="00975609" w:rsidP="00975609">
      <w:pPr>
        <w:pStyle w:val="ListParagraph"/>
        <w:ind w:left="0"/>
        <w:rPr>
          <w:rFonts w:cs="Segoe UI"/>
          <w:b/>
          <w:szCs w:val="18"/>
        </w:rPr>
      </w:pPr>
      <w:r w:rsidRPr="00EE3511">
        <w:rPr>
          <w:rFonts w:cs="Segoe UI"/>
          <w:szCs w:val="18"/>
        </w:rPr>
        <w:t xml:space="preserve">De inschrijver dient te beschikken over een geldig </w:t>
      </w:r>
      <w:proofErr w:type="spellStart"/>
      <w:r w:rsidRPr="00EE3511">
        <w:rPr>
          <w:rFonts w:cs="Segoe UI"/>
          <w:szCs w:val="18"/>
        </w:rPr>
        <w:t>VCA-certificaat</w:t>
      </w:r>
      <w:proofErr w:type="spellEnd"/>
      <w:r w:rsidRPr="00EE3511">
        <w:rPr>
          <w:rFonts w:cs="Segoe UI"/>
          <w:szCs w:val="18"/>
        </w:rPr>
        <w:t xml:space="preserve">, of een elders in Europa geldend gelijkwaardig certificaat, dat betrekking heeft op de aard van de opdracht. Dit certificaat moet zijn afgegeven door een certificatie-instelling, die daartoe is erkend door een nationale </w:t>
      </w:r>
      <w:proofErr w:type="spellStart"/>
      <w:r w:rsidRPr="00EE3511">
        <w:rPr>
          <w:rFonts w:cs="Segoe UI"/>
          <w:szCs w:val="18"/>
        </w:rPr>
        <w:t>accreditatie-instelling</w:t>
      </w:r>
      <w:proofErr w:type="spellEnd"/>
      <w:r w:rsidRPr="00EE3511">
        <w:rPr>
          <w:rFonts w:cs="Segoe UI"/>
          <w:szCs w:val="18"/>
        </w:rPr>
        <w:t xml:space="preserve"> (in Nederland: de Raad voor Accreditatie) dan wel dient de inschrijver een bewijs van gelijkwaardige maatregelen conform artikel 2.17.2 </w:t>
      </w:r>
      <w:proofErr w:type="spellStart"/>
      <w:r w:rsidRPr="00EE3511">
        <w:rPr>
          <w:rFonts w:cs="Segoe UI"/>
          <w:szCs w:val="18"/>
        </w:rPr>
        <w:t>ARW</w:t>
      </w:r>
      <w:proofErr w:type="spellEnd"/>
      <w:r w:rsidRPr="00EE3511">
        <w:rPr>
          <w:rFonts w:cs="Segoe UI"/>
          <w:szCs w:val="18"/>
        </w:rPr>
        <w:t xml:space="preserve"> 2016 te verstrekken.</w:t>
      </w:r>
      <w:r w:rsidR="003D43B7">
        <w:rPr>
          <w:rFonts w:cs="Segoe UI"/>
          <w:szCs w:val="18"/>
        </w:rPr>
        <w:t xml:space="preserve"> </w:t>
      </w:r>
      <w:r w:rsidRPr="00EE3511">
        <w:rPr>
          <w:rFonts w:cs="Segoe UI"/>
          <w:szCs w:val="18"/>
        </w:rPr>
        <w:t xml:space="preserve">De partij die voor de opdracht optreedt als coördinerend hoofdaannemer, dient te beschikken over een geldig </w:t>
      </w:r>
      <w:proofErr w:type="spellStart"/>
      <w:r w:rsidRPr="00EE3511">
        <w:rPr>
          <w:rFonts w:cs="Segoe UI"/>
          <w:szCs w:val="18"/>
        </w:rPr>
        <w:t>VCA</w:t>
      </w:r>
      <w:proofErr w:type="spellEnd"/>
      <w:r w:rsidRPr="00EE3511">
        <w:rPr>
          <w:rFonts w:cs="Segoe UI"/>
          <w:szCs w:val="18"/>
        </w:rPr>
        <w:t>**-certificaat.</w:t>
      </w:r>
    </w:p>
    <w:p w14:paraId="77CE829D" w14:textId="77777777" w:rsidR="00975609" w:rsidRPr="00EE3511" w:rsidRDefault="00975609" w:rsidP="00975609">
      <w:pPr>
        <w:pStyle w:val="ListParagraph"/>
        <w:ind w:left="0"/>
        <w:rPr>
          <w:rFonts w:cs="Segoe UI"/>
          <w:szCs w:val="18"/>
        </w:rPr>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75609" w:rsidRPr="00EE3511" w14:paraId="0554105E" w14:textId="77777777" w:rsidTr="00E51D44">
        <w:tc>
          <w:tcPr>
            <w:tcW w:w="8641" w:type="dxa"/>
          </w:tcPr>
          <w:p w14:paraId="4875C848" w14:textId="77777777" w:rsidR="00975609" w:rsidRPr="00EE3511" w:rsidRDefault="00975609" w:rsidP="00E51D44">
            <w:pPr>
              <w:pStyle w:val="Kaderkopje"/>
            </w:pPr>
            <w:r w:rsidRPr="00EE3511">
              <w:t>Bewijsmiddel (indienen na het daartoe gedane verzoek)</w:t>
            </w:r>
          </w:p>
          <w:p w14:paraId="699146C0" w14:textId="77777777" w:rsidR="00975609" w:rsidRPr="00EE3511" w:rsidRDefault="00975609" w:rsidP="00E51D44">
            <w:pPr>
              <w:pStyle w:val="Kadertekst"/>
            </w:pPr>
            <w:r w:rsidRPr="00EE3511">
              <w:t>Een kopie van het certificaat</w:t>
            </w:r>
          </w:p>
        </w:tc>
      </w:tr>
    </w:tbl>
    <w:p w14:paraId="050486BF" w14:textId="77777777" w:rsidR="00975609" w:rsidRPr="00EE3511" w:rsidRDefault="00975609" w:rsidP="00975609">
      <w:pPr>
        <w:pStyle w:val="ListParagraph"/>
        <w:ind w:left="0"/>
        <w:rPr>
          <w:rFonts w:cs="Segoe UI"/>
          <w:bCs/>
          <w:szCs w:val="18"/>
        </w:rPr>
      </w:pPr>
    </w:p>
    <w:p w14:paraId="19B20164" w14:textId="77777777" w:rsidR="00975609" w:rsidRPr="00EE3511" w:rsidRDefault="00975609" w:rsidP="00975609">
      <w:pPr>
        <w:pStyle w:val="Heading4"/>
        <w:numPr>
          <w:ilvl w:val="3"/>
          <w:numId w:val="1"/>
        </w:numPr>
      </w:pPr>
      <w:r w:rsidRPr="00EE3511">
        <w:t>Safety Culture Ladder (</w:t>
      </w:r>
      <w:proofErr w:type="spellStart"/>
      <w:r w:rsidRPr="00EE3511">
        <w:t>SCL</w:t>
      </w:r>
      <w:proofErr w:type="spellEnd"/>
      <w:r w:rsidRPr="00EE3511">
        <w:t>)</w:t>
      </w:r>
    </w:p>
    <w:p w14:paraId="5CEC0F0D" w14:textId="77777777" w:rsidR="00975609" w:rsidRPr="00EE3511" w:rsidRDefault="00975609" w:rsidP="00975609">
      <w:pPr>
        <w:pStyle w:val="ListParagraph"/>
        <w:ind w:left="0"/>
        <w:rPr>
          <w:rFonts w:cs="Segoe UI"/>
          <w:szCs w:val="18"/>
        </w:rPr>
      </w:pPr>
      <w:r w:rsidRPr="00EE3511">
        <w:rPr>
          <w:rFonts w:cs="Segoe UI"/>
          <w:szCs w:val="18"/>
        </w:rPr>
        <w:t xml:space="preserve">De gegadigde dient tenminste te beschikken over een geldig </w:t>
      </w:r>
      <w:proofErr w:type="spellStart"/>
      <w:r w:rsidRPr="00EE3511">
        <w:rPr>
          <w:rFonts w:cs="Segoe UI"/>
          <w:szCs w:val="18"/>
        </w:rPr>
        <w:t>SCL</w:t>
      </w:r>
      <w:proofErr w:type="spellEnd"/>
      <w:r w:rsidRPr="00EE3511">
        <w:rPr>
          <w:rFonts w:cs="Segoe UI"/>
          <w:szCs w:val="18"/>
        </w:rPr>
        <w:t xml:space="preserve"> Certificaat met trede 2 of hoger of een elders in Europa geldend gelijkwaardig certificaat, dat betrekking heeft op de aard van de opdracht. Dit certificaat moet zijn afgegeven door een certificatie-instelling, die daartoe is erkend door de </w:t>
      </w:r>
      <w:proofErr w:type="spellStart"/>
      <w:r w:rsidRPr="00EE3511">
        <w:rPr>
          <w:rFonts w:cs="Segoe UI"/>
          <w:szCs w:val="18"/>
        </w:rPr>
        <w:t>NEN</w:t>
      </w:r>
      <w:proofErr w:type="spellEnd"/>
      <w:r w:rsidRPr="00EE3511">
        <w:rPr>
          <w:rFonts w:cs="Segoe UI"/>
          <w:szCs w:val="18"/>
        </w:rPr>
        <w:t xml:space="preserve"> dan wel dient de inschrijver een bewijs van gelijkwaardige maatregelen conform artikel 2.17.2 </w:t>
      </w:r>
      <w:proofErr w:type="spellStart"/>
      <w:r w:rsidRPr="00EE3511">
        <w:rPr>
          <w:rFonts w:cs="Segoe UI"/>
          <w:szCs w:val="18"/>
        </w:rPr>
        <w:t>ARW</w:t>
      </w:r>
      <w:proofErr w:type="spellEnd"/>
      <w:r w:rsidRPr="00EE3511">
        <w:rPr>
          <w:rFonts w:cs="Segoe UI"/>
          <w:szCs w:val="18"/>
        </w:rPr>
        <w:t xml:space="preserve"> 2016 te verstrekken.</w:t>
      </w:r>
    </w:p>
    <w:p w14:paraId="670A48A0" w14:textId="77777777" w:rsidR="00975609" w:rsidRPr="00EE3511" w:rsidRDefault="00975609" w:rsidP="00975609">
      <w:pPr>
        <w:pStyle w:val="ListParagraph"/>
        <w:ind w:left="0"/>
        <w:rPr>
          <w:rFonts w:cs="Segoe UI"/>
          <w:szCs w:val="18"/>
        </w:rPr>
      </w:pPr>
    </w:p>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75609" w:rsidRPr="00EE3511" w14:paraId="0DCAE1F3" w14:textId="77777777" w:rsidTr="00E51D44">
        <w:tc>
          <w:tcPr>
            <w:tcW w:w="8641" w:type="dxa"/>
          </w:tcPr>
          <w:p w14:paraId="10911957" w14:textId="77777777" w:rsidR="00975609" w:rsidRPr="00EE3511" w:rsidRDefault="00975609" w:rsidP="00E51D44">
            <w:pPr>
              <w:pStyle w:val="Kaderkopje"/>
            </w:pPr>
            <w:r w:rsidRPr="00EE3511">
              <w:t>Bewijsmiddel (indienen na het daartoe gedane verzoek)</w:t>
            </w:r>
          </w:p>
          <w:p w14:paraId="2985D1B5" w14:textId="77777777" w:rsidR="00975609" w:rsidRPr="00EE3511" w:rsidRDefault="00975609" w:rsidP="00E51D44">
            <w:pPr>
              <w:pStyle w:val="Kadertekst"/>
            </w:pPr>
            <w:r w:rsidRPr="00EE3511">
              <w:t xml:space="preserve">Een kopie van het </w:t>
            </w:r>
            <w:proofErr w:type="spellStart"/>
            <w:r w:rsidRPr="00EE3511">
              <w:t>SCL</w:t>
            </w:r>
            <w:proofErr w:type="spellEnd"/>
            <w:r w:rsidRPr="00EE3511">
              <w:t xml:space="preserve"> certificaat</w:t>
            </w:r>
          </w:p>
        </w:tc>
      </w:tr>
    </w:tbl>
    <w:p w14:paraId="3B4AEEE9" w14:textId="77777777" w:rsidR="00975609" w:rsidRDefault="00975609" w:rsidP="00975609">
      <w:pPr>
        <w:pStyle w:val="ListParagraph"/>
        <w:ind w:left="0"/>
        <w:rPr>
          <w:rFonts w:cs="Segoe UI"/>
          <w:szCs w:val="18"/>
        </w:rPr>
      </w:pPr>
    </w:p>
    <w:p w14:paraId="44BC2CFF" w14:textId="77777777" w:rsidR="00975609" w:rsidRPr="00EE3511" w:rsidRDefault="00975609" w:rsidP="00975609">
      <w:pPr>
        <w:pStyle w:val="ListParagraph"/>
        <w:ind w:left="0"/>
        <w:rPr>
          <w:rFonts w:cs="Segoe UI"/>
          <w:szCs w:val="18"/>
        </w:rPr>
      </w:pPr>
    </w:p>
    <w:p w14:paraId="02171000" w14:textId="77777777" w:rsidR="00975609" w:rsidRPr="00EE3511" w:rsidRDefault="00975609" w:rsidP="00975609">
      <w:pPr>
        <w:pStyle w:val="Heading3"/>
      </w:pPr>
      <w:bookmarkStart w:id="197" w:name="_Toc468456219"/>
      <w:bookmarkStart w:id="198" w:name="_Toc474163575"/>
      <w:bookmarkStart w:id="199" w:name="_Toc1485886"/>
      <w:bookmarkStart w:id="200" w:name="_Toc213050611"/>
      <w:bookmarkStart w:id="201" w:name="_Toc213054071"/>
      <w:r w:rsidRPr="00EE3511">
        <w:lastRenderedPageBreak/>
        <w:t>Financiële en economische draagkracht</w:t>
      </w:r>
      <w:bookmarkEnd w:id="197"/>
      <w:bookmarkEnd w:id="198"/>
      <w:bookmarkEnd w:id="199"/>
      <w:bookmarkEnd w:id="200"/>
      <w:bookmarkEnd w:id="201"/>
    </w:p>
    <w:p w14:paraId="49CD8FEA" w14:textId="77777777" w:rsidR="00975609" w:rsidRPr="00EE3511" w:rsidRDefault="00975609" w:rsidP="00975609">
      <w:pPr>
        <w:pStyle w:val="ListParagraph"/>
        <w:ind w:left="0"/>
      </w:pPr>
    </w:p>
    <w:p w14:paraId="6E16DB86" w14:textId="77777777" w:rsidR="00975609" w:rsidRPr="00D0087B" w:rsidRDefault="00975609" w:rsidP="00975609">
      <w:pPr>
        <w:pStyle w:val="ListParagraph"/>
        <w:ind w:left="0"/>
        <w:rPr>
          <w:rFonts w:cs="Segoe UI"/>
          <w:szCs w:val="18"/>
        </w:rPr>
      </w:pPr>
      <w:r w:rsidRPr="00EE3511">
        <w:t>De aanbesteder stelt geen geschiktheidseisen met betrekking tot financiële en economische draagkracht.</w:t>
      </w:r>
    </w:p>
    <w:p w14:paraId="7DF09A83" w14:textId="77777777" w:rsidR="00975609" w:rsidRPr="00EE3511" w:rsidRDefault="00975609" w:rsidP="00975609">
      <w:pPr>
        <w:pStyle w:val="Heading1"/>
      </w:pPr>
      <w:r w:rsidRPr="00EE3511">
        <w:lastRenderedPageBreak/>
        <w:br/>
      </w:r>
      <w:r w:rsidRPr="00EE3511">
        <w:br/>
      </w:r>
      <w:r w:rsidRPr="00EE3511">
        <w:br/>
      </w:r>
      <w:r w:rsidRPr="00EE3511">
        <w:br/>
      </w:r>
      <w:r w:rsidRPr="00EE3511">
        <w:br/>
      </w:r>
      <w:bookmarkStart w:id="202" w:name="_Toc213050612"/>
      <w:bookmarkStart w:id="203" w:name="_Toc213054072"/>
      <w:r w:rsidRPr="00EE3511">
        <w:t>Procedure na inschrijving: toetsing, uitsluiting en gunning</w:t>
      </w:r>
      <w:bookmarkEnd w:id="202"/>
      <w:bookmarkEnd w:id="203"/>
    </w:p>
    <w:p w14:paraId="12649718" w14:textId="77777777" w:rsidR="00975609" w:rsidRPr="00EE3511" w:rsidRDefault="00975609" w:rsidP="00975609"/>
    <w:p w14:paraId="38051ECE" w14:textId="77777777" w:rsidR="00975609" w:rsidRPr="00EE3511" w:rsidRDefault="00975609" w:rsidP="00975609"/>
    <w:p w14:paraId="377B8952" w14:textId="77777777" w:rsidR="00975609" w:rsidRPr="00EE3511" w:rsidRDefault="00975609" w:rsidP="00975609">
      <w:pPr>
        <w:pStyle w:val="Heading2"/>
      </w:pPr>
      <w:bookmarkStart w:id="204" w:name="_Toc213050613"/>
      <w:bookmarkStart w:id="205" w:name="_Toc213054073"/>
      <w:r w:rsidRPr="00EE3511">
        <w:t>Gunningscriterium</w:t>
      </w:r>
      <w:bookmarkEnd w:id="204"/>
      <w:bookmarkEnd w:id="205"/>
    </w:p>
    <w:p w14:paraId="194FE961" w14:textId="77777777" w:rsidR="00975609" w:rsidRPr="00EE3511" w:rsidRDefault="00975609" w:rsidP="00975609"/>
    <w:p w14:paraId="29B8F8DE" w14:textId="77777777" w:rsidR="00975609" w:rsidRPr="00EE3511" w:rsidRDefault="00975609" w:rsidP="00975609">
      <w:pPr>
        <w:rPr>
          <w:rFonts w:cs="Segoe UI"/>
          <w:szCs w:val="18"/>
        </w:rPr>
      </w:pPr>
      <w:r w:rsidRPr="00EE3511">
        <w:rPr>
          <w:rFonts w:cs="Segoe UI"/>
          <w:szCs w:val="18"/>
        </w:rPr>
        <w:t xml:space="preserve">Het gunningscriterium, als bedoeld in artikel </w:t>
      </w:r>
      <w:r w:rsidRPr="00EE3511">
        <w:rPr>
          <w:rFonts w:cs="Segoe UI"/>
          <w:snapToGrid w:val="0"/>
          <w:szCs w:val="18"/>
        </w:rPr>
        <w:t xml:space="preserve">2.6.1 </w:t>
      </w:r>
      <w:proofErr w:type="spellStart"/>
      <w:r w:rsidRPr="00EE3511">
        <w:rPr>
          <w:rFonts w:cs="Segoe UI"/>
          <w:szCs w:val="18"/>
        </w:rPr>
        <w:t>ARW</w:t>
      </w:r>
      <w:proofErr w:type="spellEnd"/>
      <w:r w:rsidRPr="00EE3511">
        <w:rPr>
          <w:rFonts w:cs="Segoe UI"/>
          <w:szCs w:val="18"/>
        </w:rPr>
        <w:t xml:space="preserve"> 2016 is de economisch meest voordelige inschrijving (</w:t>
      </w:r>
      <w:proofErr w:type="spellStart"/>
      <w:r w:rsidRPr="00EE3511">
        <w:rPr>
          <w:rFonts w:cs="Segoe UI"/>
          <w:szCs w:val="18"/>
        </w:rPr>
        <w:t>EMVI</w:t>
      </w:r>
      <w:proofErr w:type="spellEnd"/>
      <w:r w:rsidRPr="00EE3511">
        <w:rPr>
          <w:rFonts w:cs="Segoe UI"/>
          <w:szCs w:val="18"/>
        </w:rPr>
        <w:t>) vastgesteld op basis van de laagste kosten berekend op basis van de laagste prijs.</w:t>
      </w:r>
      <w:r w:rsidRPr="00EE3511">
        <w:rPr>
          <w:rFonts w:cs="Segoe UI"/>
          <w:szCs w:val="18"/>
        </w:rPr>
        <w:br/>
      </w:r>
    </w:p>
    <w:p w14:paraId="38303331" w14:textId="77777777" w:rsidR="00975609" w:rsidRPr="00EE3511" w:rsidRDefault="00975609" w:rsidP="00975609">
      <w:pPr>
        <w:rPr>
          <w:rFonts w:cs="Segoe UI"/>
          <w:b/>
          <w:szCs w:val="18"/>
        </w:rPr>
      </w:pPr>
      <w:r w:rsidRPr="00EE3511">
        <w:rPr>
          <w:rFonts w:ascii="Segoe UI Semibold" w:hAnsi="Segoe UI Semibold" w:cs="Segoe UI"/>
          <w:szCs w:val="18"/>
        </w:rPr>
        <w:t>Laagste prijs:</w:t>
      </w:r>
    </w:p>
    <w:p w14:paraId="2C28B0C6" w14:textId="77777777" w:rsidR="00975609" w:rsidRPr="00EE3511" w:rsidRDefault="00975609" w:rsidP="00975609">
      <w:pPr>
        <w:rPr>
          <w:rFonts w:cs="Segoe UI"/>
          <w:noProof/>
          <w:szCs w:val="18"/>
        </w:rPr>
      </w:pPr>
      <w:bookmarkStart w:id="206" w:name="_Hlk158128470"/>
      <w:r w:rsidRPr="00EE3511">
        <w:t xml:space="preserve">De aanbesteder heeft gekozen voor het gunningscriterium </w:t>
      </w:r>
      <w:proofErr w:type="spellStart"/>
      <w:r w:rsidRPr="00EE3511">
        <w:t>EMVI</w:t>
      </w:r>
      <w:proofErr w:type="spellEnd"/>
      <w:r w:rsidRPr="00EE3511">
        <w:t xml:space="preserve"> vastgesteld op basis van </w:t>
      </w:r>
      <w:r w:rsidRPr="00EE3511">
        <w:rPr>
          <w:rFonts w:cs="Segoe UI"/>
          <w:szCs w:val="18"/>
        </w:rPr>
        <w:t xml:space="preserve">de </w:t>
      </w:r>
      <w:r w:rsidRPr="00EE3511">
        <w:t>laagste prijs gezien:</w:t>
      </w:r>
    </w:p>
    <w:p w14:paraId="30126AD5" w14:textId="77777777" w:rsidR="00975609" w:rsidRPr="00EE3511" w:rsidRDefault="00975609" w:rsidP="00975609">
      <w:pPr>
        <w:numPr>
          <w:ilvl w:val="0"/>
          <w:numId w:val="17"/>
        </w:numPr>
        <w:suppressAutoHyphens w:val="0"/>
        <w:jc w:val="both"/>
        <w:rPr>
          <w:rFonts w:ascii="Arial" w:hAnsi="Arial" w:cs="Segoe UI"/>
          <w:sz w:val="21"/>
          <w:szCs w:val="18"/>
        </w:rPr>
      </w:pPr>
      <w:r w:rsidRPr="00EE3511">
        <w:rPr>
          <w:rFonts w:cs="Segoe UI"/>
          <w:szCs w:val="18"/>
        </w:rPr>
        <w:t>de aard en omvang van de opdracht als ook de projectdoelen eenduidig en gedetailleerd gespecificeerd zijn in de overeenkomst;</w:t>
      </w:r>
    </w:p>
    <w:p w14:paraId="4D992B1F" w14:textId="77777777" w:rsidR="00975609" w:rsidRPr="00EE3511" w:rsidRDefault="00975609" w:rsidP="00975609">
      <w:pPr>
        <w:numPr>
          <w:ilvl w:val="0"/>
          <w:numId w:val="17"/>
        </w:numPr>
        <w:suppressAutoHyphens w:val="0"/>
        <w:jc w:val="both"/>
        <w:rPr>
          <w:rFonts w:ascii="Arial" w:hAnsi="Arial" w:cs="Segoe UI"/>
          <w:sz w:val="21"/>
          <w:szCs w:val="18"/>
        </w:rPr>
      </w:pPr>
      <w:r w:rsidRPr="00EE3511">
        <w:rPr>
          <w:rFonts w:cs="Segoe UI"/>
          <w:szCs w:val="18"/>
        </w:rPr>
        <w:t xml:space="preserve">de gevolgen voor transactiekosten voor zowel de aanbesteder als ook voor de inschrijver indien gekozen zou worden voor het gunningscriterium economisch meest voordelige inschrijving op basis van de beste prijs-kwaliteitverhouding; </w:t>
      </w:r>
    </w:p>
    <w:p w14:paraId="08181184" w14:textId="77777777" w:rsidR="00975609" w:rsidRPr="00EE3511" w:rsidRDefault="00975609" w:rsidP="00975609">
      <w:pPr>
        <w:numPr>
          <w:ilvl w:val="0"/>
          <w:numId w:val="17"/>
        </w:numPr>
        <w:suppressAutoHyphens w:val="0"/>
        <w:jc w:val="both"/>
        <w:rPr>
          <w:rFonts w:ascii="Arial" w:hAnsi="Arial" w:cs="Segoe UI"/>
          <w:sz w:val="21"/>
          <w:szCs w:val="18"/>
        </w:rPr>
      </w:pPr>
      <w:r w:rsidRPr="00EE3511">
        <w:rPr>
          <w:rFonts w:cs="Segoe UI"/>
          <w:szCs w:val="18"/>
        </w:rPr>
        <w:t>de gevraagde prestatie in sterke mate gestandaardiseerd is in de markt en grote verschillen in kwaliteit hiermee niet worden verwacht;</w:t>
      </w:r>
    </w:p>
    <w:p w14:paraId="1E64B2D9" w14:textId="77777777" w:rsidR="00975609" w:rsidRPr="00EE3511" w:rsidRDefault="00975609" w:rsidP="00975609">
      <w:pPr>
        <w:numPr>
          <w:ilvl w:val="0"/>
          <w:numId w:val="17"/>
        </w:numPr>
        <w:suppressAutoHyphens w:val="0"/>
        <w:jc w:val="both"/>
        <w:rPr>
          <w:rFonts w:ascii="Arial" w:hAnsi="Arial" w:cs="Segoe UI"/>
          <w:sz w:val="21"/>
          <w:szCs w:val="18"/>
        </w:rPr>
      </w:pPr>
      <w:r w:rsidRPr="00EE3511">
        <w:rPr>
          <w:rFonts w:cs="Segoe UI"/>
          <w:szCs w:val="18"/>
        </w:rPr>
        <w:t>de vrijheden voor de opdrachtnemer die resteren zijn beperkt en de opdrachtgever geen waarde toekent aan extra kwaliteit bovenop de minimale eisen.</w:t>
      </w:r>
    </w:p>
    <w:bookmarkEnd w:id="206"/>
    <w:p w14:paraId="182DE3A9" w14:textId="77777777" w:rsidR="00975609" w:rsidRPr="00EE3511" w:rsidRDefault="00975609" w:rsidP="00975609">
      <w:pPr>
        <w:rPr>
          <w:rFonts w:ascii="Segoe UI Semibold" w:hAnsi="Segoe UI Semibold" w:cs="Segoe UI"/>
          <w:szCs w:val="18"/>
        </w:rPr>
      </w:pPr>
    </w:p>
    <w:p w14:paraId="3383800B" w14:textId="77777777" w:rsidR="00975609" w:rsidRPr="00EE3511" w:rsidRDefault="00975609" w:rsidP="00975609">
      <w:pPr>
        <w:rPr>
          <w:rFonts w:cs="Segoe UI"/>
        </w:rPr>
      </w:pPr>
    </w:p>
    <w:p w14:paraId="56D401EF" w14:textId="77777777" w:rsidR="00975609" w:rsidRPr="00EE3511" w:rsidRDefault="00975609" w:rsidP="00975609">
      <w:pPr>
        <w:pStyle w:val="Heading2"/>
      </w:pPr>
      <w:bookmarkStart w:id="207" w:name="_Toc208932913"/>
      <w:bookmarkStart w:id="208" w:name="_Toc208932914"/>
      <w:bookmarkStart w:id="209" w:name="_Toc208932915"/>
      <w:bookmarkStart w:id="210" w:name="_Toc208932916"/>
      <w:bookmarkStart w:id="211" w:name="_Toc208932917"/>
      <w:bookmarkStart w:id="212" w:name="_Toc208932918"/>
      <w:bookmarkStart w:id="213" w:name="_Toc208932919"/>
      <w:bookmarkStart w:id="214" w:name="_Toc208932920"/>
      <w:bookmarkStart w:id="215" w:name="_Toc208932921"/>
      <w:bookmarkStart w:id="216" w:name="_Toc208932922"/>
      <w:bookmarkStart w:id="217" w:name="_Toc208932923"/>
      <w:bookmarkStart w:id="218" w:name="_Toc208932924"/>
      <w:bookmarkStart w:id="219" w:name="_Toc208932925"/>
      <w:bookmarkStart w:id="220" w:name="_Toc208932926"/>
      <w:bookmarkStart w:id="221" w:name="_Toc208932927"/>
      <w:bookmarkStart w:id="222" w:name="_Toc208932928"/>
      <w:bookmarkStart w:id="223" w:name="_Toc208932929"/>
      <w:bookmarkStart w:id="224" w:name="_Toc474163581"/>
      <w:bookmarkStart w:id="225" w:name="_Toc1485891"/>
      <w:bookmarkStart w:id="226" w:name="_Toc213050614"/>
      <w:bookmarkStart w:id="227" w:name="_Toc21305407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EE3511">
        <w:t>Overlegging gegevens na het daartoe gedane verzoek</w:t>
      </w:r>
      <w:bookmarkEnd w:id="224"/>
      <w:bookmarkEnd w:id="225"/>
      <w:bookmarkEnd w:id="226"/>
      <w:bookmarkEnd w:id="227"/>
    </w:p>
    <w:p w14:paraId="1E5B02CC" w14:textId="77777777" w:rsidR="00975609" w:rsidRPr="00EE3511" w:rsidRDefault="00975609" w:rsidP="00975609">
      <w:pPr>
        <w:rPr>
          <w:rFonts w:cs="Segoe UI"/>
          <w:szCs w:val="18"/>
        </w:rPr>
      </w:pPr>
    </w:p>
    <w:p w14:paraId="2FA78DFA" w14:textId="636CE50E" w:rsidR="00975609" w:rsidRPr="00975609" w:rsidRDefault="00975609" w:rsidP="00975609">
      <w:r w:rsidRPr="00EE3511">
        <w:rPr>
          <w:rFonts w:cs="Segoe UI"/>
          <w:szCs w:val="18"/>
        </w:rPr>
        <w:t>Deze paragraaf is in principe enkel van toepassing voor de inschrijver aan wie de aanbestedende dienst voornemens is te gunnen.</w:t>
      </w:r>
    </w:p>
    <w:p w14:paraId="080B5823" w14:textId="77777777" w:rsidR="009843DD" w:rsidRPr="00EE3511" w:rsidRDefault="009843DD" w:rsidP="009843DD">
      <w:pPr>
        <w:rPr>
          <w:rFonts w:cs="Segoe UI"/>
          <w:szCs w:val="18"/>
        </w:rPr>
      </w:pPr>
      <w:bookmarkStart w:id="228" w:name="subtemplate"/>
      <w:bookmarkEnd w:id="228"/>
    </w:p>
    <w:p w14:paraId="3640F2F5" w14:textId="77777777" w:rsidR="009843DD" w:rsidRPr="00EE3511" w:rsidRDefault="009843DD" w:rsidP="009843DD">
      <w:pPr>
        <w:rPr>
          <w:rFonts w:cs="Segoe UI"/>
          <w:szCs w:val="18"/>
        </w:rPr>
      </w:pPr>
      <w:r w:rsidRPr="00EE3511">
        <w:rPr>
          <w:rFonts w:cs="Segoe UI"/>
          <w:szCs w:val="18"/>
        </w:rPr>
        <w:t xml:space="preserve">De inschrijver aan wie de aanbestedende dienst voornemens is te gunnen dient binnen </w:t>
      </w:r>
      <w:r w:rsidRPr="00EE3511">
        <w:t xml:space="preserve">5 </w:t>
      </w:r>
      <w:r w:rsidRPr="00EE3511">
        <w:rPr>
          <w:rFonts w:cs="Segoe UI"/>
          <w:szCs w:val="18"/>
        </w:rPr>
        <w:t xml:space="preserve">werkdagen </w:t>
      </w:r>
      <w:r w:rsidRPr="00EE3511">
        <w:rPr>
          <w:rFonts w:ascii="Segoe UI Semibold" w:hAnsi="Segoe UI Semibold" w:cs="Segoe UI"/>
          <w:szCs w:val="18"/>
        </w:rPr>
        <w:t>na het daartoe gedane verzoek</w:t>
      </w:r>
      <w:r w:rsidRPr="00EE3511">
        <w:rPr>
          <w:rFonts w:cs="Segoe UI"/>
          <w:szCs w:val="18"/>
        </w:rPr>
        <w:t xml:space="preserve">, tenzij anders aangegeven, de volgende stukken via </w:t>
      </w:r>
      <w:proofErr w:type="spellStart"/>
      <w:r w:rsidRPr="00EE3511">
        <w:rPr>
          <w:rFonts w:cs="Segoe UI"/>
          <w:szCs w:val="18"/>
        </w:rPr>
        <w:t>TenderNed</w:t>
      </w:r>
      <w:proofErr w:type="spellEnd"/>
      <w:r w:rsidRPr="00EE3511">
        <w:rPr>
          <w:rFonts w:cs="Segoe UI"/>
          <w:szCs w:val="18"/>
        </w:rPr>
        <w:t xml:space="preserve"> in te dienen:</w:t>
      </w:r>
    </w:p>
    <w:p w14:paraId="74B57C57" w14:textId="7F58DFE9" w:rsidR="009843DD" w:rsidRPr="00EE3511" w:rsidRDefault="007D69B1" w:rsidP="009843DD">
      <w:pPr>
        <w:numPr>
          <w:ilvl w:val="0"/>
          <w:numId w:val="28"/>
        </w:numPr>
      </w:pPr>
      <w:bookmarkStart w:id="229" w:name="_Hlk516735117"/>
      <w:r>
        <w:t>1 </w:t>
      </w:r>
      <w:r w:rsidR="009843DD" w:rsidRPr="00EE3511">
        <w:t>of meerdere (aaneensluitende) actuele uittreksels uit het beroepsregister of handelsregister (in Nederland: KvK), waaruit blijkt dat de bij inschrijving ingediende documenten door een daartoe bevoegd natuurlijk persoon zijn ondertekend (niet ouder dan</w:t>
      </w:r>
      <w:r w:rsidR="00FA1209">
        <w:t xml:space="preserve"> 6 </w:t>
      </w:r>
      <w:r w:rsidR="009843DD" w:rsidRPr="00EE3511">
        <w:t>maanden voorafgaand aan de uiterste termijn van ontvangst inschrijvingen):</w:t>
      </w:r>
    </w:p>
    <w:p w14:paraId="716FFF8D" w14:textId="77777777" w:rsidR="009843DD" w:rsidRPr="00EE3511" w:rsidRDefault="009843DD" w:rsidP="009843DD">
      <w:pPr>
        <w:numPr>
          <w:ilvl w:val="1"/>
          <w:numId w:val="29"/>
        </w:numPr>
        <w:suppressAutoHyphens w:val="0"/>
      </w:pPr>
      <w:r w:rsidRPr="00EE3511">
        <w:t>indien de bevoegdheid van de natuurlijke persoon niet direct volgt uit het uittreksel van de inschrijver, bijvoorbeeld omdat de inschrijver bestuurd wordt door een rechtspersoon en de natuurlijke persoon bestuurder/gevolmachtigde is van deze besturende rechtspersoon, dan dient van alle rechtspersonen (zowel van de rechtspersoon die inschrijft, als alle tussenliggende besturende rechtspersonen) een uittreksel te worden overgelegd;</w:t>
      </w:r>
    </w:p>
    <w:p w14:paraId="70ABBE6E" w14:textId="77777777" w:rsidR="009843DD" w:rsidRPr="00EE3511" w:rsidRDefault="009843DD" w:rsidP="009843DD">
      <w:pPr>
        <w:numPr>
          <w:ilvl w:val="1"/>
          <w:numId w:val="30"/>
        </w:numPr>
        <w:suppressAutoHyphens w:val="0"/>
        <w:rPr>
          <w:rFonts w:cs="Segoe UI"/>
          <w:snapToGrid w:val="0"/>
          <w:szCs w:val="18"/>
        </w:rPr>
      </w:pPr>
      <w:r w:rsidRPr="00EE3511">
        <w:t>ingeval de ingediende documenten niet door een voldoende bevoegd persoon zijn ondertekend eveneens een schriftelijke volmacht verstrekken waaruit blijkt dat de bij aanbesteding ingediende documenten door een daartoe bevoegd natuurlijk persoon zijn ondertekend. Hierbij dient tevens de bevoegdheid van de volmacht verlenende natuurlijke persoon op dezelfde wijze te worden aangetoond als bedoeld onder a</w:t>
      </w:r>
      <w:r w:rsidRPr="00EE3511">
        <w:rPr>
          <w:rFonts w:cs="Segoe UI"/>
          <w:snapToGrid w:val="0"/>
          <w:szCs w:val="18"/>
        </w:rPr>
        <w:t>;</w:t>
      </w:r>
    </w:p>
    <w:p w14:paraId="07B565B2" w14:textId="77777777" w:rsidR="009843DD" w:rsidRPr="00EE3511" w:rsidRDefault="009843DD" w:rsidP="009843DD">
      <w:pPr>
        <w:numPr>
          <w:ilvl w:val="1"/>
          <w:numId w:val="31"/>
        </w:numPr>
        <w:suppressAutoHyphens w:val="0"/>
        <w:rPr>
          <w:rFonts w:cs="Segoe UI"/>
          <w:snapToGrid w:val="0"/>
          <w:szCs w:val="18"/>
        </w:rPr>
      </w:pPr>
      <w:r w:rsidRPr="00EE3511">
        <w:t>indien de inschrijver zich beroept op een moeder-, zuster- of dochtermaatschappij, dient een actueel organogram te worden aangeleverd van de holding waaruit de onderlinge relaties duidelijk blijken en welke aansluit op de gegevens uit het beroepsregister;</w:t>
      </w:r>
    </w:p>
    <w:bookmarkEnd w:id="229"/>
    <w:p w14:paraId="550B0826" w14:textId="293F4610" w:rsidR="009843DD" w:rsidRPr="009843DD" w:rsidRDefault="009843DD" w:rsidP="009843DD">
      <w:pPr>
        <w:numPr>
          <w:ilvl w:val="0"/>
          <w:numId w:val="28"/>
        </w:numPr>
      </w:pPr>
      <w:r w:rsidRPr="00EE3511">
        <w:lastRenderedPageBreak/>
        <w:t xml:space="preserve">een actuele gedragsverklaring aanbesteden, die op de uiterste termijn van ontvangst inschrijvingen niet ouder is dan </w:t>
      </w:r>
      <w:r w:rsidR="007D69B1">
        <w:t>2 </w:t>
      </w:r>
      <w:r w:rsidRPr="00EE3511">
        <w:t xml:space="preserve">jaar; </w:t>
      </w:r>
    </w:p>
    <w:p w14:paraId="23447345" w14:textId="070F868D" w:rsidR="009843DD" w:rsidRPr="009843DD" w:rsidRDefault="009843DD" w:rsidP="009843DD">
      <w:pPr>
        <w:numPr>
          <w:ilvl w:val="0"/>
          <w:numId w:val="28"/>
        </w:numPr>
      </w:pPr>
      <w:r w:rsidRPr="00EE3511">
        <w:t>een actuele verklaring van de belastingdienst om aan te tonen dat de ondernemer voldoet aan zijn verplichtingen tot betaling van belastingen en sociale zekerheidspremies, die op de uiterste termijn van ontvangst inschrijvingen niet ouder is dan</w:t>
      </w:r>
      <w:r w:rsidR="00FA1209">
        <w:t xml:space="preserve"> 6 </w:t>
      </w:r>
      <w:r w:rsidRPr="00EE3511">
        <w:t>maanden;</w:t>
      </w:r>
    </w:p>
    <w:p w14:paraId="1406F343" w14:textId="77777777" w:rsidR="009843DD" w:rsidRPr="009843DD" w:rsidRDefault="009843DD" w:rsidP="009843DD">
      <w:pPr>
        <w:numPr>
          <w:ilvl w:val="0"/>
          <w:numId w:val="28"/>
        </w:numPr>
      </w:pPr>
      <w:bookmarkStart w:id="230" w:name="_Hlk775936"/>
      <w:r w:rsidRPr="00EE3511">
        <w:t>de bewijsmiddelen ter onderbouwing van de van toepassing zijnde geschiktheidseisen om de technische bekwaamheid en de beroepsbekwaamheid aan te tonen (zie paragraaf 3.7);</w:t>
      </w:r>
    </w:p>
    <w:bookmarkEnd w:id="230"/>
    <w:p w14:paraId="69AF18F8" w14:textId="77777777" w:rsidR="009843DD" w:rsidRPr="009843DD" w:rsidRDefault="009843DD" w:rsidP="009843DD">
      <w:pPr>
        <w:numPr>
          <w:ilvl w:val="0"/>
          <w:numId w:val="28"/>
        </w:numPr>
      </w:pPr>
      <w:r w:rsidRPr="00EE3511">
        <w:t xml:space="preserve">in het geval van beroep op derden in verband met technische bekwaamheid: het formulier in bijlage III (verklaring beroep op derde in verband met technische bekwaamheid). Dit formulier dient zowel door inschrijver als door de derde(n) waarop een beroep wordt gedaan ingevuld en ondertekend te worden. Met dit door zowel inschrijver als derde(n) ondertekende formulier toont inschrijver aan dat hij daadwerkelijk kan beschikken over de voor de uitvoering van de opdracht noodzakelijke middelen van die derde(n); </w:t>
      </w:r>
    </w:p>
    <w:p w14:paraId="7D5DD4CE" w14:textId="77777777" w:rsidR="009843DD" w:rsidRPr="009843DD" w:rsidRDefault="009843DD" w:rsidP="009843DD">
      <w:pPr>
        <w:numPr>
          <w:ilvl w:val="0"/>
          <w:numId w:val="28"/>
        </w:numPr>
      </w:pPr>
      <w:r w:rsidRPr="00EE3511">
        <w:t>per referentieproject een bijbehorende tevredenheidsverklaring van de opdrachtgever.</w:t>
      </w:r>
    </w:p>
    <w:p w14:paraId="13B9E690" w14:textId="14E4E8CB" w:rsidR="009843DD" w:rsidRPr="009843DD" w:rsidRDefault="009843DD" w:rsidP="009843DD">
      <w:pPr>
        <w:numPr>
          <w:ilvl w:val="0"/>
          <w:numId w:val="28"/>
        </w:numPr>
      </w:pPr>
      <w:r w:rsidRPr="009843DD">
        <w:t>een bankgarantie</w:t>
      </w:r>
      <w:r w:rsidR="00FA1209">
        <w:t xml:space="preserve"> </w:t>
      </w:r>
      <w:r w:rsidRPr="009843DD">
        <w:t xml:space="preserve">ter grootte van 5 % van de inschrijvingssom dient te zijn verstrekt vóór definitieve opdrachtverlening conform het model dat als bijlage is opgenomen in de Standaard </w:t>
      </w:r>
      <w:proofErr w:type="spellStart"/>
      <w:r w:rsidRPr="009843DD">
        <w:t>RAW</w:t>
      </w:r>
      <w:proofErr w:type="spellEnd"/>
      <w:r w:rsidRPr="009843DD">
        <w:t xml:space="preserve"> Bepalingen 2015.</w:t>
      </w:r>
    </w:p>
    <w:p w14:paraId="64CF6253" w14:textId="77777777" w:rsidR="009843DD" w:rsidRPr="00EE3511" w:rsidRDefault="009843DD" w:rsidP="009843DD"/>
    <w:tbl>
      <w:tblPr>
        <w:tblW w:w="8641" w:type="dxa"/>
        <w:tblBorders>
          <w:top w:val="single" w:sz="2" w:space="0" w:color="005D76"/>
          <w:bottom w:val="single" w:sz="2" w:space="0" w:color="005D76"/>
        </w:tblBorders>
        <w:tblLayout w:type="fixed"/>
        <w:tblCellMar>
          <w:top w:w="57" w:type="dxa"/>
          <w:left w:w="0" w:type="dxa"/>
          <w:bottom w:w="119" w:type="dxa"/>
          <w:right w:w="0" w:type="dxa"/>
        </w:tblCellMar>
        <w:tblLook w:val="0000" w:firstRow="0" w:lastRow="0" w:firstColumn="0" w:lastColumn="0" w:noHBand="0" w:noVBand="0"/>
      </w:tblPr>
      <w:tblGrid>
        <w:gridCol w:w="8641"/>
      </w:tblGrid>
      <w:tr w:rsidR="009843DD" w:rsidRPr="00EE3511" w14:paraId="5602749B" w14:textId="77777777" w:rsidTr="00E51D44">
        <w:tc>
          <w:tcPr>
            <w:tcW w:w="8781" w:type="dxa"/>
          </w:tcPr>
          <w:p w14:paraId="02FC081C" w14:textId="77777777" w:rsidR="009843DD" w:rsidRPr="00EE3511" w:rsidRDefault="009843DD" w:rsidP="00E51D44">
            <w:pPr>
              <w:pStyle w:val="Kaderkopje"/>
            </w:pPr>
            <w:r w:rsidRPr="00EE3511">
              <w:t>In het geval van een samenwerkingsverband of een beroep op derden</w:t>
            </w:r>
          </w:p>
          <w:p w14:paraId="19CFDA9D" w14:textId="77777777" w:rsidR="009843DD" w:rsidRPr="00EE3511" w:rsidRDefault="009843DD" w:rsidP="00E51D44">
            <w:r w:rsidRPr="00EE3511">
              <w:t>Voor bewijsmiddelen 1, 2 en 3 geldt dat alle deelnemers aan het samenwerkingsverband en/of derden waarop een beroep wordt gedaan, deze bewijsmiddelen dienen te verstrekken.</w:t>
            </w:r>
          </w:p>
        </w:tc>
      </w:tr>
    </w:tbl>
    <w:p w14:paraId="3740384C" w14:textId="77777777" w:rsidR="009843DD" w:rsidRPr="00EE3511" w:rsidRDefault="009843DD" w:rsidP="009843DD">
      <w:pPr>
        <w:rPr>
          <w:rFonts w:cs="Segoe UI"/>
          <w:szCs w:val="18"/>
        </w:rPr>
      </w:pPr>
    </w:p>
    <w:p w14:paraId="35BC9B38" w14:textId="77777777" w:rsidR="009843DD" w:rsidRPr="00EE3511" w:rsidRDefault="009843DD" w:rsidP="009843DD">
      <w:pPr>
        <w:pStyle w:val="Heading1"/>
      </w:pPr>
      <w:r w:rsidRPr="00EE3511">
        <w:lastRenderedPageBreak/>
        <w:br/>
      </w:r>
      <w:r w:rsidRPr="00EE3511">
        <w:br/>
      </w:r>
      <w:r w:rsidRPr="00EE3511">
        <w:br/>
      </w:r>
      <w:r w:rsidRPr="00EE3511">
        <w:br/>
      </w:r>
      <w:r w:rsidRPr="00EE3511">
        <w:br/>
      </w:r>
      <w:bookmarkStart w:id="231" w:name="_Toc213050615"/>
      <w:bookmarkStart w:id="232" w:name="_Toc213054075"/>
      <w:r w:rsidRPr="00EE3511">
        <w:t>Overige regelingen en voorschriften</w:t>
      </w:r>
      <w:bookmarkEnd w:id="231"/>
      <w:bookmarkEnd w:id="232"/>
    </w:p>
    <w:p w14:paraId="1F9B847E" w14:textId="77777777" w:rsidR="009843DD" w:rsidRPr="00EE3511" w:rsidRDefault="009843DD" w:rsidP="009843DD"/>
    <w:p w14:paraId="2C36A4C0" w14:textId="77777777" w:rsidR="009843DD" w:rsidRPr="00EE3511" w:rsidRDefault="009843DD" w:rsidP="009843DD"/>
    <w:p w14:paraId="475B1E76" w14:textId="77777777" w:rsidR="009843DD" w:rsidRPr="00EE3511" w:rsidRDefault="009843DD" w:rsidP="009843DD">
      <w:pPr>
        <w:pStyle w:val="Heading2"/>
      </w:pPr>
      <w:bookmarkStart w:id="233" w:name="_Toc213050616"/>
      <w:bookmarkStart w:id="234" w:name="_Toc213054076"/>
      <w:r w:rsidRPr="00EE3511">
        <w:t>Inschrijvingsvergoeding</w:t>
      </w:r>
      <w:bookmarkEnd w:id="233"/>
      <w:bookmarkEnd w:id="234"/>
    </w:p>
    <w:p w14:paraId="0DAC5E00" w14:textId="77777777" w:rsidR="009843DD" w:rsidRPr="00EE3511" w:rsidRDefault="009843DD" w:rsidP="009843DD"/>
    <w:p w14:paraId="289EE444" w14:textId="77777777" w:rsidR="009843DD" w:rsidRPr="00EE3511" w:rsidRDefault="009843DD" w:rsidP="009843DD">
      <w:pPr>
        <w:jc w:val="both"/>
        <w:rPr>
          <w:rFonts w:ascii="Segoe UI Semibold" w:hAnsi="Segoe UI Semibold" w:cs="Segoe UI"/>
          <w:szCs w:val="18"/>
        </w:rPr>
      </w:pPr>
      <w:r w:rsidRPr="00EE3511">
        <w:rPr>
          <w:rFonts w:cs="Segoe UI"/>
          <w:szCs w:val="18"/>
        </w:rPr>
        <w:t>De aanbesteder stelt geen vergoeding beschikbaar aan inschrijvers voor het doen van een inschrijving.</w:t>
      </w:r>
    </w:p>
    <w:p w14:paraId="72A7DC5E" w14:textId="77777777" w:rsidR="009843DD" w:rsidRPr="00EE3511" w:rsidRDefault="009843DD" w:rsidP="009843DD"/>
    <w:p w14:paraId="2CBDEFEB" w14:textId="77777777" w:rsidR="009843DD" w:rsidRPr="00EE3511" w:rsidRDefault="009843DD" w:rsidP="009843DD"/>
    <w:p w14:paraId="0DA9E842" w14:textId="77777777" w:rsidR="009843DD" w:rsidRPr="00EE3511" w:rsidRDefault="009843DD" w:rsidP="009843DD">
      <w:pPr>
        <w:pStyle w:val="Heading2"/>
      </w:pPr>
      <w:bookmarkStart w:id="235" w:name="_Toc474163228"/>
      <w:bookmarkStart w:id="236" w:name="_Toc474163288"/>
      <w:bookmarkStart w:id="237" w:name="_Toc474163584"/>
      <w:bookmarkStart w:id="238" w:name="_Toc474164947"/>
      <w:bookmarkStart w:id="239" w:name="_Toc474163585"/>
      <w:bookmarkStart w:id="240" w:name="_Toc1485894"/>
      <w:bookmarkStart w:id="241" w:name="_Toc213050617"/>
      <w:bookmarkStart w:id="242" w:name="_Toc213054077"/>
      <w:bookmarkEnd w:id="235"/>
      <w:bookmarkEnd w:id="236"/>
      <w:bookmarkEnd w:id="237"/>
      <w:bookmarkEnd w:id="238"/>
      <w:r w:rsidRPr="00EE3511">
        <w:t>Varianten</w:t>
      </w:r>
      <w:bookmarkEnd w:id="239"/>
      <w:bookmarkEnd w:id="240"/>
      <w:bookmarkEnd w:id="241"/>
      <w:bookmarkEnd w:id="242"/>
    </w:p>
    <w:p w14:paraId="4A3FF64E" w14:textId="77777777" w:rsidR="009843DD" w:rsidRPr="00EE3511" w:rsidRDefault="009843DD" w:rsidP="009843DD"/>
    <w:p w14:paraId="12D8EF5F" w14:textId="77777777" w:rsidR="009843DD" w:rsidRPr="00EE3511" w:rsidRDefault="009843DD" w:rsidP="009843DD">
      <w:r w:rsidRPr="00EE3511">
        <w:t>Varianten van de inschrijver zijn niet toegestaan.</w:t>
      </w:r>
    </w:p>
    <w:p w14:paraId="2763CB9B" w14:textId="77777777" w:rsidR="009843DD" w:rsidRPr="00EE3511" w:rsidRDefault="009843DD" w:rsidP="009843DD"/>
    <w:p w14:paraId="3A86C6B6" w14:textId="77777777" w:rsidR="009843DD" w:rsidRPr="00EE3511" w:rsidRDefault="009843DD" w:rsidP="009843DD"/>
    <w:p w14:paraId="5F81FFF1" w14:textId="77777777" w:rsidR="009843DD" w:rsidRPr="00EE3511" w:rsidRDefault="009843DD" w:rsidP="009843DD">
      <w:pPr>
        <w:pStyle w:val="Heading2"/>
      </w:pPr>
      <w:bookmarkStart w:id="243" w:name="_Toc474163586"/>
      <w:bookmarkStart w:id="244" w:name="_Toc1485895"/>
      <w:bookmarkStart w:id="245" w:name="_Toc213050618"/>
      <w:bookmarkStart w:id="246" w:name="_Toc213054078"/>
      <w:r w:rsidRPr="00EE3511">
        <w:t>Gestanddoeningstermijn</w:t>
      </w:r>
      <w:bookmarkEnd w:id="243"/>
      <w:bookmarkEnd w:id="244"/>
      <w:bookmarkEnd w:id="245"/>
      <w:bookmarkEnd w:id="246"/>
    </w:p>
    <w:p w14:paraId="1944B9DD" w14:textId="77777777" w:rsidR="009843DD" w:rsidRPr="00EE3511" w:rsidRDefault="009843DD" w:rsidP="009843DD"/>
    <w:p w14:paraId="7C9B09AE" w14:textId="77777777" w:rsidR="009843DD" w:rsidRPr="00EE3511" w:rsidRDefault="009843DD" w:rsidP="009843DD">
      <w:pPr>
        <w:pStyle w:val="Standaardzonderwitregel"/>
        <w:jc w:val="left"/>
      </w:pPr>
      <w:r w:rsidRPr="00EE3511">
        <w:rPr>
          <w:rFonts w:ascii="Segoe UI" w:hAnsi="Segoe UI" w:cs="Segoe UI"/>
          <w:sz w:val="18"/>
          <w:szCs w:val="18"/>
        </w:rPr>
        <w:t xml:space="preserve">In afwijking van artikel 2.30.1 </w:t>
      </w:r>
      <w:proofErr w:type="spellStart"/>
      <w:r w:rsidRPr="00EE3511">
        <w:rPr>
          <w:rFonts w:ascii="Segoe UI" w:hAnsi="Segoe UI" w:cs="Segoe UI"/>
          <w:sz w:val="18"/>
          <w:szCs w:val="18"/>
        </w:rPr>
        <w:t>ARW</w:t>
      </w:r>
      <w:proofErr w:type="spellEnd"/>
      <w:r w:rsidRPr="00EE3511">
        <w:rPr>
          <w:rFonts w:ascii="Segoe UI" w:hAnsi="Segoe UI" w:cs="Segoe UI"/>
          <w:sz w:val="18"/>
          <w:szCs w:val="18"/>
        </w:rPr>
        <w:t xml:space="preserve"> 2016 moet de inschrijver zijn inschrijving gestand doen gedurende 60 dagen na de dag waarop de uiterste termijn voor het indienen van de inschrijvingen is verstreken. De aanbesteder wijkt hierbij af van de standaard </w:t>
      </w:r>
      <w:proofErr w:type="spellStart"/>
      <w:r w:rsidRPr="00EE3511">
        <w:rPr>
          <w:rFonts w:ascii="Segoe UI" w:hAnsi="Segoe UI" w:cs="Segoe UI"/>
          <w:sz w:val="18"/>
          <w:szCs w:val="18"/>
        </w:rPr>
        <w:t>ARW</w:t>
      </w:r>
      <w:proofErr w:type="spellEnd"/>
      <w:r w:rsidRPr="00EE3511">
        <w:rPr>
          <w:rFonts w:ascii="Segoe UI" w:hAnsi="Segoe UI" w:cs="Segoe UI"/>
          <w:sz w:val="18"/>
          <w:szCs w:val="18"/>
        </w:rPr>
        <w:t xml:space="preserve"> bepaling van 50 dagen om ervan verzekerd te zijn dat er genoeg tijd beschikbaar is om de aanbesteding zorgvuldig af te handelen. De aanbesteder is voornemens binnen 30 dagen na de dag waarop de uiterste termijn voor het indienen van de inschrijvingen is verstreken de opdracht te verlenen.</w:t>
      </w:r>
      <w:r w:rsidRPr="00EE3511">
        <w:rPr>
          <w:rFonts w:ascii="Segoe UI" w:hAnsi="Segoe UI" w:cs="Segoe UI"/>
          <w:sz w:val="18"/>
          <w:szCs w:val="18"/>
        </w:rPr>
        <w:cr/>
      </w:r>
    </w:p>
    <w:p w14:paraId="62CF5377" w14:textId="77777777" w:rsidR="009843DD" w:rsidRPr="00EE3511" w:rsidRDefault="009843DD" w:rsidP="009843DD">
      <w:pPr>
        <w:rPr>
          <w:rFonts w:ascii="Segoe UI Semibold" w:hAnsi="Segoe UI Semibold" w:cs="Segoe UI"/>
          <w:snapToGrid w:val="0"/>
          <w:szCs w:val="18"/>
        </w:rPr>
      </w:pPr>
      <w:r w:rsidRPr="00EE3511">
        <w:rPr>
          <w:rFonts w:cs="Segoe UI"/>
          <w:szCs w:val="18"/>
        </w:rPr>
        <w:t xml:space="preserve">De aanbesteder kan verzoeken de termijn van gestanddoening te verlengen. Aan een zodanig verzoek kan de inschrijver geen recht op de opdracht ontlenen. In geval een kort geding wordt aangespannen tegen de gunningsbeslissing van de aanbesteder, gaat de inschrijver, in afwijking van artikel 2.30.3 </w:t>
      </w:r>
      <w:proofErr w:type="spellStart"/>
      <w:r w:rsidRPr="00EE3511">
        <w:rPr>
          <w:rFonts w:cs="Segoe UI"/>
          <w:szCs w:val="18"/>
        </w:rPr>
        <w:t>ARW</w:t>
      </w:r>
      <w:proofErr w:type="spellEnd"/>
      <w:r w:rsidRPr="00EE3511">
        <w:rPr>
          <w:rFonts w:cs="Segoe UI"/>
          <w:szCs w:val="18"/>
        </w:rPr>
        <w:t xml:space="preserve"> 2016, door indiening van een inschrijving akkoord met een automatische verlenging van de gestanddoeningstermijn tot 14 dagen na vonnis in kort geding.</w:t>
      </w:r>
    </w:p>
    <w:p w14:paraId="46C1F4CA" w14:textId="77777777" w:rsidR="009843DD" w:rsidRPr="00EE3511" w:rsidRDefault="009843DD" w:rsidP="009843DD">
      <w:pPr>
        <w:rPr>
          <w:rFonts w:ascii="Segoe UI Semibold" w:hAnsi="Segoe UI Semibold" w:cs="Segoe UI"/>
          <w:snapToGrid w:val="0"/>
          <w:szCs w:val="18"/>
        </w:rPr>
      </w:pPr>
    </w:p>
    <w:p w14:paraId="19D8CD31" w14:textId="77777777" w:rsidR="009843DD" w:rsidRPr="00EE3511" w:rsidRDefault="009843DD" w:rsidP="009843DD">
      <w:pPr>
        <w:rPr>
          <w:rFonts w:ascii="Segoe UI Semibold" w:hAnsi="Segoe UI Semibold" w:cs="Segoe UI"/>
          <w:snapToGrid w:val="0"/>
          <w:szCs w:val="18"/>
        </w:rPr>
      </w:pPr>
    </w:p>
    <w:p w14:paraId="2D44822E" w14:textId="77777777" w:rsidR="009843DD" w:rsidRPr="00EE3511" w:rsidRDefault="009843DD" w:rsidP="009843DD">
      <w:pPr>
        <w:pStyle w:val="Heading2"/>
        <w:rPr>
          <w:snapToGrid w:val="0"/>
        </w:rPr>
      </w:pPr>
      <w:bookmarkStart w:id="247" w:name="_Toc474163587"/>
      <w:bookmarkStart w:id="248" w:name="_Toc1485896"/>
      <w:bookmarkStart w:id="249" w:name="_Toc213050619"/>
      <w:bookmarkStart w:id="250" w:name="_Toc213054079"/>
      <w:r w:rsidRPr="00EE3511">
        <w:rPr>
          <w:snapToGrid w:val="0"/>
        </w:rPr>
        <w:t>Rechtsbescherming</w:t>
      </w:r>
      <w:bookmarkEnd w:id="247"/>
      <w:bookmarkEnd w:id="248"/>
      <w:bookmarkEnd w:id="249"/>
      <w:bookmarkEnd w:id="250"/>
    </w:p>
    <w:p w14:paraId="3842ED16" w14:textId="77777777" w:rsidR="009843DD" w:rsidRPr="00EE3511" w:rsidRDefault="009843DD" w:rsidP="009843DD"/>
    <w:p w14:paraId="7A8E3EAE" w14:textId="77777777" w:rsidR="009843DD" w:rsidRPr="00EE3511" w:rsidRDefault="009843DD" w:rsidP="009843DD">
      <w:pPr>
        <w:rPr>
          <w:snapToGrid w:val="0"/>
        </w:rPr>
      </w:pPr>
      <w:r w:rsidRPr="00EE3511">
        <w:rPr>
          <w:snapToGrid w:val="0"/>
        </w:rPr>
        <w:t xml:space="preserve">In aanvulling op </w:t>
      </w:r>
      <w:r w:rsidRPr="00EE3511">
        <w:t xml:space="preserve">artikel </w:t>
      </w:r>
      <w:r w:rsidRPr="00EE3511">
        <w:rPr>
          <w:snapToGrid w:val="0"/>
        </w:rPr>
        <w:t xml:space="preserve">2.40.1 </w:t>
      </w:r>
      <w:proofErr w:type="spellStart"/>
      <w:r w:rsidRPr="00EE3511">
        <w:t>ARW</w:t>
      </w:r>
      <w:proofErr w:type="spellEnd"/>
      <w:r w:rsidRPr="00EE3511">
        <w:t xml:space="preserve"> 2016</w:t>
      </w:r>
      <w:r w:rsidRPr="00EE3511">
        <w:rPr>
          <w:snapToGrid w:val="0"/>
        </w:rPr>
        <w:t xml:space="preserve"> worden geschillen ter beslechting voorgelegd aan de bevoegde burgerlijke rechter te Haarlem.</w:t>
      </w:r>
    </w:p>
    <w:p w14:paraId="3E07834F" w14:textId="77777777" w:rsidR="009843DD" w:rsidRPr="00EE3511" w:rsidRDefault="009843DD" w:rsidP="009843DD">
      <w:pPr>
        <w:rPr>
          <w:snapToGrid w:val="0"/>
        </w:rPr>
      </w:pPr>
    </w:p>
    <w:p w14:paraId="41454F55" w14:textId="6BF5EA91" w:rsidR="009843DD" w:rsidRPr="00EE3511" w:rsidRDefault="009843DD" w:rsidP="009843DD">
      <w:pPr>
        <w:rPr>
          <w:snapToGrid w:val="0"/>
        </w:rPr>
      </w:pPr>
      <w:r w:rsidRPr="00EE3511">
        <w:rPr>
          <w:snapToGrid w:val="0"/>
        </w:rPr>
        <w:t xml:space="preserve">Indien een betreffende inschrijver zich niet kan verenigen met de in artikel 2.36.5 </w:t>
      </w:r>
      <w:proofErr w:type="spellStart"/>
      <w:r w:rsidRPr="00EE3511">
        <w:rPr>
          <w:snapToGrid w:val="0"/>
        </w:rPr>
        <w:t>ARW</w:t>
      </w:r>
      <w:proofErr w:type="spellEnd"/>
      <w:r w:rsidRPr="00EE3511">
        <w:rPr>
          <w:snapToGrid w:val="0"/>
        </w:rPr>
        <w:t xml:space="preserve"> 2016 bedoelde gunningsbeslissing dan verzoekt de aanbesteder hem, zo spoedig mogelijk en bij voorkeur binnen </w:t>
      </w:r>
      <w:r>
        <w:rPr>
          <w:snapToGrid w:val="0"/>
        </w:rPr>
        <w:t>7 </w:t>
      </w:r>
      <w:r w:rsidRPr="00EE3511">
        <w:rPr>
          <w:snapToGrid w:val="0"/>
        </w:rPr>
        <w:t>dagen na dagtekening van de mededeling van de gunningsbeslissing, schriftelijk een gemotiveerd bezwaar bij de aanbesteder in te dienen. De aanbesteder zal hierop vervolgens met bekwame spoed schriftelijk reageren.</w:t>
      </w:r>
    </w:p>
    <w:p w14:paraId="1B013D5B" w14:textId="77777777" w:rsidR="009843DD" w:rsidRPr="00EE3511" w:rsidRDefault="009843DD" w:rsidP="009843DD">
      <w:pPr>
        <w:rPr>
          <w:snapToGrid w:val="0"/>
        </w:rPr>
      </w:pPr>
    </w:p>
    <w:p w14:paraId="199B9EDB" w14:textId="77777777" w:rsidR="009843DD" w:rsidRPr="00EE3511" w:rsidRDefault="009843DD" w:rsidP="009843DD">
      <w:pPr>
        <w:rPr>
          <w:rFonts w:ascii="Segoe UI Semibold" w:hAnsi="Segoe UI Semibold"/>
          <w:snapToGrid w:val="0"/>
        </w:rPr>
      </w:pPr>
      <w:r w:rsidRPr="00EE3511">
        <w:rPr>
          <w:snapToGrid w:val="0"/>
        </w:rPr>
        <w:t xml:space="preserve">Indien een betreffende inschrijver zich, al dan niet na gebruik te hebben gemaakt van de hiervoor genoemde mogelijkheid tot nadere toelichting, niet kan verenigen met de gunningsbeslissing, kan betreffende inschrijver daar tegen een rechtsmiddel instellen. Hiertoe dient inschrijver, op straffe van </w:t>
      </w:r>
      <w:r w:rsidRPr="00EE3511">
        <w:rPr>
          <w:snapToGrid w:val="0"/>
        </w:rPr>
        <w:br/>
        <w:t>niet-ontvankelijkheid, het geschil binnen 20 kalenderdagen na dagtekening van de mededeling van de gunningsbeslissing aanhangig te maken bij de bevoegde burgerlijke rechter. Door inschrijving gaat de inschrijver akkoord dat een aanhangig gemaakte vordering tegen de gunningsbeslissing na deze termijn niet ontvankelijk is.</w:t>
      </w:r>
    </w:p>
    <w:p w14:paraId="3E5FB609" w14:textId="77777777" w:rsidR="009843DD" w:rsidRPr="00EE3511" w:rsidRDefault="009843DD" w:rsidP="009843DD">
      <w:pPr>
        <w:pStyle w:val="Heading2"/>
      </w:pPr>
      <w:bookmarkStart w:id="251" w:name="_Toc474163588"/>
      <w:bookmarkStart w:id="252" w:name="_Toc1485897"/>
      <w:bookmarkStart w:id="253" w:name="_Toc213050620"/>
      <w:bookmarkStart w:id="254" w:name="_Toc213054080"/>
      <w:r w:rsidRPr="00EE3511">
        <w:lastRenderedPageBreak/>
        <w:t>Klachtenloket aanbestedingen</w:t>
      </w:r>
      <w:bookmarkEnd w:id="251"/>
      <w:bookmarkEnd w:id="252"/>
      <w:bookmarkEnd w:id="253"/>
      <w:bookmarkEnd w:id="254"/>
    </w:p>
    <w:p w14:paraId="78D74BC9" w14:textId="77777777" w:rsidR="009843DD" w:rsidRPr="00EE3511" w:rsidRDefault="009843DD" w:rsidP="009843DD"/>
    <w:p w14:paraId="76835A06" w14:textId="77777777" w:rsidR="009843DD" w:rsidRPr="00EE3511" w:rsidRDefault="009843DD" w:rsidP="009843DD">
      <w:r w:rsidRPr="00EE3511">
        <w:rPr>
          <w:rFonts w:cs="Segoe UI"/>
          <w:snapToGrid w:val="0"/>
          <w:szCs w:val="18"/>
        </w:rPr>
        <w:t xml:space="preserve">De aanbesteder hanteert de standaard voor klachtenafhandeling van </w:t>
      </w:r>
      <w:proofErr w:type="spellStart"/>
      <w:r w:rsidRPr="00EE3511">
        <w:rPr>
          <w:rFonts w:cs="Segoe UI"/>
          <w:snapToGrid w:val="0"/>
          <w:szCs w:val="18"/>
        </w:rPr>
        <w:t>PIANOo</w:t>
      </w:r>
      <w:proofErr w:type="spellEnd"/>
      <w:r w:rsidRPr="00EE3511">
        <w:rPr>
          <w:rFonts w:cs="Segoe UI"/>
          <w:snapToGrid w:val="0"/>
          <w:szCs w:val="18"/>
        </w:rPr>
        <w:t xml:space="preserve"> als uitgangspunt voor de afhandeling van eventuele klachten over deze aanbesteding. Klachten dienen via het volgende e-mailadres kenbaar te worden gemaakt: jeroen.radix@witteveenbos.com.</w:t>
      </w:r>
    </w:p>
    <w:p w14:paraId="282189B3" w14:textId="77777777" w:rsidR="009843DD" w:rsidRDefault="009843DD" w:rsidP="009843DD"/>
    <w:p w14:paraId="36DD9B2F" w14:textId="77777777" w:rsidR="009843DD" w:rsidRPr="00EE3511" w:rsidRDefault="009843DD" w:rsidP="009843DD"/>
    <w:p w14:paraId="29AC52B3" w14:textId="77777777" w:rsidR="009843DD" w:rsidRPr="00EE3511" w:rsidRDefault="009843DD" w:rsidP="009843DD">
      <w:pPr>
        <w:pStyle w:val="Heading2"/>
      </w:pPr>
      <w:bookmarkStart w:id="255" w:name="_Toc474163589"/>
      <w:bookmarkStart w:id="256" w:name="_Toc1485898"/>
      <w:bookmarkStart w:id="257" w:name="_Toc213050621"/>
      <w:bookmarkStart w:id="258" w:name="_Toc213054081"/>
      <w:r w:rsidRPr="00EE3511">
        <w:t>Inschrijvingsvoorschriften</w:t>
      </w:r>
      <w:bookmarkEnd w:id="255"/>
      <w:bookmarkEnd w:id="256"/>
      <w:bookmarkEnd w:id="257"/>
      <w:bookmarkEnd w:id="258"/>
    </w:p>
    <w:p w14:paraId="52ED591E" w14:textId="77777777" w:rsidR="009843DD" w:rsidRPr="00EE3511" w:rsidRDefault="009843DD" w:rsidP="009843DD"/>
    <w:p w14:paraId="7680C7A9" w14:textId="77777777" w:rsidR="009843DD" w:rsidRPr="003D43B7" w:rsidRDefault="009843DD" w:rsidP="003D43B7">
      <w:pPr>
        <w:numPr>
          <w:ilvl w:val="0"/>
          <w:numId w:val="32"/>
        </w:numPr>
      </w:pPr>
      <w:r w:rsidRPr="003D43B7">
        <w:t>Natuurlijke personen, rechtspersonen en vennootschappen mogen zich slechts eenmaal inschrijven, al dan niet in een samenwerkingsverband (combinatie) met andere natuurlijke personen, rechtspersonen en vennootschappen. Voor toepassing van deze bepaling worden rechtspersonen en vennootschappen die:</w:t>
      </w:r>
    </w:p>
    <w:p w14:paraId="45789096" w14:textId="45137A59" w:rsidR="009843DD" w:rsidRPr="003D43B7" w:rsidRDefault="009843DD" w:rsidP="003D43B7">
      <w:pPr>
        <w:numPr>
          <w:ilvl w:val="1"/>
          <w:numId w:val="34"/>
        </w:numPr>
        <w:suppressAutoHyphens w:val="0"/>
      </w:pPr>
      <w:r w:rsidRPr="003D43B7">
        <w:t>aan elkaar zijn gelieerd op een wijze als bedoeld in artikel 24a boek 2 Burgerlijk Wetboek; of</w:t>
      </w:r>
    </w:p>
    <w:p w14:paraId="3D4F9D70" w14:textId="5A0FEFD4" w:rsidR="009843DD" w:rsidRPr="003D43B7" w:rsidRDefault="009843DD" w:rsidP="003D43B7">
      <w:pPr>
        <w:numPr>
          <w:ilvl w:val="1"/>
          <w:numId w:val="34"/>
        </w:numPr>
        <w:suppressAutoHyphens w:val="0"/>
      </w:pPr>
      <w:r w:rsidRPr="003D43B7">
        <w:t>met elkaar zijn verbonden in een groep als bedoeld in artikel 24b boek 2 Burgerlijk Wetboek; of</w:t>
      </w:r>
    </w:p>
    <w:p w14:paraId="3257AE73" w14:textId="0C7EDE45" w:rsidR="009843DD" w:rsidRPr="003D43B7" w:rsidRDefault="009843DD" w:rsidP="003D43B7">
      <w:pPr>
        <w:numPr>
          <w:ilvl w:val="1"/>
          <w:numId w:val="34"/>
        </w:numPr>
        <w:suppressAutoHyphens w:val="0"/>
      </w:pPr>
      <w:r w:rsidRPr="003D43B7">
        <w:t xml:space="preserve">aan elkaar zijn gelieerd in aan sub a of sub b vergelijkbare rechtsvormen naar buitenlands recht, </w:t>
      </w:r>
    </w:p>
    <w:p w14:paraId="68CC46AB" w14:textId="248B65B4" w:rsidR="009843DD" w:rsidRPr="003D43B7" w:rsidRDefault="009843DD" w:rsidP="003D43B7">
      <w:pPr>
        <w:suppressAutoHyphens w:val="0"/>
        <w:ind w:left="720"/>
      </w:pPr>
      <w:r w:rsidRPr="003D43B7">
        <w:t xml:space="preserve">als </w:t>
      </w:r>
      <w:r w:rsidR="007D69B1">
        <w:t>1 </w:t>
      </w:r>
      <w:r w:rsidRPr="003D43B7">
        <w:t>rechtspersoon of vennootschap beschouwd.</w:t>
      </w:r>
    </w:p>
    <w:p w14:paraId="6AE6E972" w14:textId="77777777" w:rsidR="009843DD" w:rsidRPr="00EE3511" w:rsidRDefault="009843DD" w:rsidP="009843DD">
      <w:pPr>
        <w:pStyle w:val="Nummering10"/>
        <w:tabs>
          <w:tab w:val="clear" w:pos="301"/>
        </w:tabs>
        <w:ind w:left="644" w:hanging="284"/>
        <w:rPr>
          <w:rFonts w:ascii="Segoe UI" w:hAnsi="Segoe UI" w:cs="Segoe UI"/>
          <w:sz w:val="18"/>
          <w:szCs w:val="18"/>
        </w:rPr>
      </w:pPr>
    </w:p>
    <w:p w14:paraId="7FC0069A" w14:textId="36B11D33" w:rsidR="009843DD" w:rsidRPr="00EE3511" w:rsidRDefault="009843DD" w:rsidP="009843DD">
      <w:pPr>
        <w:pStyle w:val="Nummering10"/>
        <w:tabs>
          <w:tab w:val="clear" w:pos="301"/>
        </w:tabs>
        <w:ind w:left="360" w:firstLine="0"/>
        <w:rPr>
          <w:rFonts w:ascii="Segoe UI" w:hAnsi="Segoe UI" w:cs="Segoe UI"/>
          <w:sz w:val="18"/>
          <w:szCs w:val="18"/>
        </w:rPr>
      </w:pPr>
      <w:r w:rsidRPr="00EE3511">
        <w:rPr>
          <w:rFonts w:ascii="Segoe UI" w:hAnsi="Segoe UI" w:cs="Segoe UI"/>
          <w:sz w:val="18"/>
          <w:szCs w:val="18"/>
        </w:rPr>
        <w:t xml:space="preserve">Indien een onderneming zich meerdere malen inschrijft, of als meerdere aan elkaar verbonden ondernemingen als bedoeld onder a, b en/of c zich afzonderlijk inschrijven als inschrijver, worden deze allen als ongeldig terzijde gelegd, tenzij door deze ondernemingen binnen </w:t>
      </w:r>
      <w:r w:rsidR="00FA1209">
        <w:rPr>
          <w:rFonts w:ascii="Segoe UI" w:hAnsi="Segoe UI" w:cs="Segoe UI"/>
          <w:sz w:val="18"/>
          <w:szCs w:val="18"/>
        </w:rPr>
        <w:t>7 </w:t>
      </w:r>
      <w:r w:rsidRPr="00EE3511">
        <w:rPr>
          <w:rFonts w:ascii="Segoe UI" w:hAnsi="Segoe UI" w:cs="Segoe UI"/>
          <w:sz w:val="18"/>
          <w:szCs w:val="18"/>
        </w:rPr>
        <w:t>kalenderdagen na het daartoe gedane verzoek van de aanbesteder wordt aangetoond dat er geen vervalsing van de mededinging heeft plaatsgevonden. Verschillende ondernemingen die aan elkaar gelieerd zijn - of met elkaar verbonden zoals bedoeld onder sub a tot en met c - mogen wel gezamenlijk als samenwerkingsverband inschrijven.</w:t>
      </w:r>
    </w:p>
    <w:p w14:paraId="04CA4526"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p>
    <w:p w14:paraId="5ECB7860"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r w:rsidRPr="00EE3511">
        <w:rPr>
          <w:rFonts w:ascii="Segoe UI" w:hAnsi="Segoe UI" w:cs="Segoe UI"/>
          <w:sz w:val="18"/>
          <w:szCs w:val="18"/>
        </w:rPr>
        <w:t xml:space="preserve">In geval van inschrijving als derde waarop door een inschrijver een beroep wordt gedaan om aan de </w:t>
      </w:r>
    </w:p>
    <w:p w14:paraId="3ED5F635"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r w:rsidRPr="00EE3511">
        <w:rPr>
          <w:rFonts w:ascii="Segoe UI" w:hAnsi="Segoe UI" w:cs="Segoe UI"/>
          <w:sz w:val="18"/>
          <w:szCs w:val="18"/>
        </w:rPr>
        <w:t xml:space="preserve">gestelde eis te voldoen, mag de betreffende derde niet gelieerd aan of verbonden met andere </w:t>
      </w:r>
    </w:p>
    <w:p w14:paraId="31532858"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r w:rsidRPr="00EE3511">
        <w:rPr>
          <w:rFonts w:ascii="Segoe UI" w:hAnsi="Segoe UI" w:cs="Segoe UI"/>
          <w:sz w:val="18"/>
          <w:szCs w:val="18"/>
        </w:rPr>
        <w:t>inschrijvers zijn. Inschrijving enkel als derde voor meerdere inschrijvers (waarbij die derde dus niet als andere inschrijver of deelnemer aan een samenwerkingsverband wordt ingeschreven) is wel toegestaan. Inschrijving als inschrijver of deelnemer aan het samenwerkingsverband (</w:t>
      </w:r>
      <w:proofErr w:type="spellStart"/>
      <w:r w:rsidRPr="00EE3511">
        <w:rPr>
          <w:rFonts w:ascii="Segoe UI" w:hAnsi="Segoe UI" w:cs="Segoe UI"/>
          <w:sz w:val="18"/>
          <w:szCs w:val="18"/>
        </w:rPr>
        <w:t>combinant</w:t>
      </w:r>
      <w:proofErr w:type="spellEnd"/>
      <w:r w:rsidRPr="00EE3511">
        <w:rPr>
          <w:rFonts w:ascii="Segoe UI" w:hAnsi="Segoe UI" w:cs="Segoe UI"/>
          <w:sz w:val="18"/>
          <w:szCs w:val="18"/>
        </w:rPr>
        <w:t xml:space="preserve">) bij de ene </w:t>
      </w:r>
    </w:p>
    <w:p w14:paraId="5E3F90AF"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r w:rsidRPr="00EE3511">
        <w:rPr>
          <w:rFonts w:ascii="Segoe UI" w:hAnsi="Segoe UI" w:cs="Segoe UI"/>
          <w:sz w:val="18"/>
          <w:szCs w:val="18"/>
        </w:rPr>
        <w:t>inschrijver en als derde bij een andere inschrijver(s) is niet toegestaan.</w:t>
      </w:r>
    </w:p>
    <w:p w14:paraId="479E65D0" w14:textId="77777777" w:rsidR="009843DD" w:rsidRPr="00EE3511" w:rsidRDefault="009843DD" w:rsidP="009843DD">
      <w:pPr>
        <w:pStyle w:val="Nummering10"/>
        <w:tabs>
          <w:tab w:val="clear" w:pos="301"/>
        </w:tabs>
        <w:ind w:left="360" w:firstLine="0"/>
        <w:jc w:val="left"/>
        <w:rPr>
          <w:rFonts w:ascii="Segoe UI" w:hAnsi="Segoe UI" w:cs="Segoe UI"/>
          <w:sz w:val="18"/>
          <w:szCs w:val="18"/>
        </w:rPr>
      </w:pPr>
    </w:p>
    <w:p w14:paraId="22B4A70B" w14:textId="6FA344B4" w:rsidR="009843DD" w:rsidRPr="00EE3511" w:rsidRDefault="003D43B7" w:rsidP="009843DD">
      <w:pPr>
        <w:numPr>
          <w:ilvl w:val="0"/>
          <w:numId w:val="27"/>
        </w:numPr>
        <w:rPr>
          <w:rFonts w:cs="Segoe UI"/>
          <w:snapToGrid w:val="0"/>
          <w:szCs w:val="18"/>
        </w:rPr>
      </w:pPr>
      <w:r>
        <w:rPr>
          <w:rFonts w:cs="Segoe UI"/>
          <w:snapToGrid w:val="0"/>
          <w:szCs w:val="18"/>
        </w:rPr>
        <w:t>E</w:t>
      </w:r>
      <w:r w:rsidR="009843DD" w:rsidRPr="00EE3511">
        <w:rPr>
          <w:rFonts w:cs="Segoe UI"/>
          <w:snapToGrid w:val="0"/>
          <w:szCs w:val="18"/>
        </w:rPr>
        <w:t>en inschrijver die niet aantoonbaar voldoet aan de in deze inschrijvingsleidraad, en de eigen verklaring gestelde eisen en criteria wordt uitgesloten tenzij de aanbesteder dit disproportioneel acht.</w:t>
      </w:r>
    </w:p>
    <w:p w14:paraId="0779199B" w14:textId="77777777" w:rsidR="009843DD" w:rsidRPr="00EE3511" w:rsidRDefault="009843DD" w:rsidP="009843DD">
      <w:pPr>
        <w:ind w:left="301"/>
        <w:rPr>
          <w:rFonts w:cs="Segoe UI"/>
          <w:snapToGrid w:val="0"/>
          <w:szCs w:val="18"/>
        </w:rPr>
      </w:pPr>
    </w:p>
    <w:p w14:paraId="4BD80329" w14:textId="2FA6E27D" w:rsidR="009843DD" w:rsidRPr="00EE3511" w:rsidRDefault="003D43B7" w:rsidP="009843DD">
      <w:pPr>
        <w:numPr>
          <w:ilvl w:val="0"/>
          <w:numId w:val="27"/>
        </w:numPr>
        <w:rPr>
          <w:rFonts w:cs="Segoe UI"/>
          <w:snapToGrid w:val="0"/>
          <w:szCs w:val="18"/>
        </w:rPr>
      </w:pPr>
      <w:r w:rsidRPr="00EE3511">
        <w:rPr>
          <w:rFonts w:cs="Segoe UI"/>
          <w:snapToGrid w:val="0"/>
          <w:szCs w:val="18"/>
        </w:rPr>
        <w:t xml:space="preserve">Indien </w:t>
      </w:r>
      <w:r w:rsidR="009843DD" w:rsidRPr="00EE3511">
        <w:rPr>
          <w:rFonts w:cs="Segoe UI"/>
          <w:snapToGrid w:val="0"/>
          <w:szCs w:val="18"/>
        </w:rPr>
        <w:t xml:space="preserve">gevraagde documenten/verklaringen/bewijsmiddelen </w:t>
      </w:r>
      <w:r w:rsidR="009843DD" w:rsidRPr="00EE3511">
        <w:rPr>
          <w:rFonts w:cs="Segoe UI"/>
          <w:szCs w:val="18"/>
        </w:rPr>
        <w:t xml:space="preserve">geheel of gedeeltelijk ontbreken, of wanneer </w:t>
      </w:r>
      <w:r w:rsidR="009843DD" w:rsidRPr="00EE3511">
        <w:rPr>
          <w:rFonts w:cs="Segoe UI"/>
          <w:snapToGrid w:val="0"/>
          <w:szCs w:val="18"/>
        </w:rPr>
        <w:t xml:space="preserve">de verstrekte informatie </w:t>
      </w:r>
      <w:r w:rsidR="009843DD" w:rsidRPr="00EE3511">
        <w:rPr>
          <w:rFonts w:cs="Segoe UI"/>
          <w:szCs w:val="18"/>
        </w:rPr>
        <w:t xml:space="preserve">en/of gegevens geheel of gedeeltelijk onvolledig of onjuist zijn, heeft de aanbesteder, binnen de kaders van de </w:t>
      </w:r>
      <w:proofErr w:type="spellStart"/>
      <w:r w:rsidR="009843DD" w:rsidRPr="00EE3511">
        <w:rPr>
          <w:rFonts w:cs="Segoe UI"/>
          <w:szCs w:val="18"/>
        </w:rPr>
        <w:t>aanbestedingregelgeving</w:t>
      </w:r>
      <w:proofErr w:type="spellEnd"/>
      <w:r w:rsidR="009843DD" w:rsidRPr="00EE3511">
        <w:rPr>
          <w:rFonts w:cs="Segoe UI"/>
          <w:szCs w:val="18"/>
        </w:rPr>
        <w:t>, het recht om de inschrijver te vragen om verduidelijking en/of aanvulling van ontbrekende gegevens en om verstrekte informatie bij derden te controleren.</w:t>
      </w:r>
    </w:p>
    <w:p w14:paraId="38FE0A0C" w14:textId="77777777" w:rsidR="009843DD" w:rsidRPr="00EE3511" w:rsidRDefault="009843DD" w:rsidP="009843DD">
      <w:pPr>
        <w:pStyle w:val="Nummering10"/>
        <w:tabs>
          <w:tab w:val="clear" w:pos="301"/>
        </w:tabs>
        <w:ind w:left="360" w:firstLine="0"/>
        <w:jc w:val="left"/>
        <w:rPr>
          <w:rFonts w:ascii="Segoe UI" w:hAnsi="Segoe UI" w:cs="Segoe UI"/>
          <w:snapToGrid w:val="0"/>
          <w:sz w:val="18"/>
          <w:szCs w:val="18"/>
        </w:rPr>
      </w:pPr>
    </w:p>
    <w:p w14:paraId="04D43326" w14:textId="77777777" w:rsidR="009843DD" w:rsidRPr="00EE3511" w:rsidRDefault="009843DD" w:rsidP="009843DD">
      <w:pPr>
        <w:numPr>
          <w:ilvl w:val="0"/>
          <w:numId w:val="27"/>
        </w:numPr>
        <w:rPr>
          <w:rFonts w:cs="Segoe UI"/>
          <w:snapToGrid w:val="0"/>
          <w:szCs w:val="18"/>
        </w:rPr>
      </w:pPr>
      <w:r w:rsidRPr="00EE3511">
        <w:rPr>
          <w:rFonts w:cs="Segoe UI"/>
          <w:szCs w:val="18"/>
        </w:rPr>
        <w:t>Indien de inschrijver om objectieve redenen niet kan voldoen aan het vereiste om de gevraagde informatie en/of gegevens volledig te overleggen, dient de inschrijver deze redenen bij overlegging van de gegevens deugdelijk gemotiveerd mee te delen.</w:t>
      </w:r>
      <w:r w:rsidRPr="00EE3511">
        <w:rPr>
          <w:rFonts w:cs="Segoe UI"/>
          <w:snapToGrid w:val="0"/>
          <w:szCs w:val="18"/>
        </w:rPr>
        <w:br/>
      </w:r>
    </w:p>
    <w:p w14:paraId="5BBAE28A" w14:textId="77777777" w:rsidR="009843DD" w:rsidRPr="00EE3511" w:rsidRDefault="009843DD" w:rsidP="009843DD">
      <w:pPr>
        <w:numPr>
          <w:ilvl w:val="0"/>
          <w:numId w:val="27"/>
        </w:numPr>
        <w:rPr>
          <w:rFonts w:cs="Segoe UI"/>
          <w:snapToGrid w:val="0"/>
          <w:szCs w:val="18"/>
        </w:rPr>
      </w:pPr>
      <w:r w:rsidRPr="00EE3511">
        <w:rPr>
          <w:rFonts w:cs="Segoe UI"/>
          <w:szCs w:val="18"/>
        </w:rPr>
        <w:t>De bijlagen van deze inschrijvingsleidraad zijn in een bewerkbaar format verstrekt om het invullen ervan te vereenvoudigen. Inhoudelijk wijzigen van de teksten is niet toegestaan. De bijlagen zoals zij zijn verstrekt in pdf-format blijven in deze bindend.</w:t>
      </w:r>
    </w:p>
    <w:p w14:paraId="2B91A8A4" w14:textId="77777777" w:rsidR="009843DD" w:rsidRPr="00EE3511" w:rsidRDefault="009843DD" w:rsidP="009843DD">
      <w:pPr>
        <w:ind w:left="301"/>
        <w:rPr>
          <w:rFonts w:cs="Segoe UI"/>
          <w:snapToGrid w:val="0"/>
          <w:szCs w:val="18"/>
        </w:rPr>
      </w:pPr>
    </w:p>
    <w:p w14:paraId="1C035EA6" w14:textId="6345BC90" w:rsidR="009843DD" w:rsidRPr="003D43B7" w:rsidRDefault="009843DD" w:rsidP="003D43B7">
      <w:pPr>
        <w:numPr>
          <w:ilvl w:val="0"/>
          <w:numId w:val="27"/>
        </w:numPr>
        <w:rPr>
          <w:rFonts w:cs="Segoe UI"/>
          <w:snapToGrid w:val="0"/>
          <w:szCs w:val="18"/>
        </w:rPr>
      </w:pPr>
      <w:r w:rsidRPr="00EE3511">
        <w:rPr>
          <w:rFonts w:cs="Segoe UI"/>
          <w:szCs w:val="18"/>
        </w:rPr>
        <w:t xml:space="preserve">Indien een inschrijver na de uitnodiging tot inschrijving niet meer voldoet aan de </w:t>
      </w:r>
      <w:r w:rsidRPr="00EE3511">
        <w:rPr>
          <w:rFonts w:cs="Segoe UI"/>
          <w:snapToGrid w:val="0"/>
          <w:szCs w:val="18"/>
        </w:rPr>
        <w:t>in de selectieleidraad, de aankondiging en de eigen verklaring gestelde eisen en criteria</w:t>
      </w:r>
      <w:r w:rsidRPr="00EE3511">
        <w:rPr>
          <w:rFonts w:cs="Segoe UI"/>
          <w:szCs w:val="18"/>
        </w:rPr>
        <w:t>, dient de inschrijver dit aan de aanbesteder bekend te maken. Dit kan alsnog leiden tot uitsluiting van de aanbestedingsprocedure.</w:t>
      </w:r>
    </w:p>
    <w:p w14:paraId="4852CF82" w14:textId="77777777" w:rsidR="009843DD" w:rsidRPr="00EE3511" w:rsidRDefault="009843DD" w:rsidP="003D43B7">
      <w:pPr>
        <w:keepNext/>
        <w:keepLines/>
        <w:numPr>
          <w:ilvl w:val="0"/>
          <w:numId w:val="27"/>
        </w:numPr>
        <w:rPr>
          <w:rFonts w:cs="Segoe UI"/>
          <w:snapToGrid w:val="0"/>
          <w:szCs w:val="18"/>
        </w:rPr>
      </w:pPr>
      <w:r w:rsidRPr="00EE3511">
        <w:lastRenderedPageBreak/>
        <w:t xml:space="preserve">Inschrijvers kunnen informatie over verplichtingen ten aanzien van de bepalingen inzake belastingen, milieubescherming, arbeidsbescherming en arbeidsvoorwaarden, als bedoeld in artikel 2.81 </w:t>
      </w:r>
      <w:proofErr w:type="spellStart"/>
      <w:r w:rsidRPr="00EE3511">
        <w:t>Aw</w:t>
      </w:r>
      <w:proofErr w:type="spellEnd"/>
      <w:r w:rsidRPr="00EE3511">
        <w:t xml:space="preserve"> 2012, die gelden in Nederland verkrijgen via de volgende instanties:</w:t>
      </w:r>
    </w:p>
    <w:p w14:paraId="2BEF99D3" w14:textId="72AAF2D4" w:rsidR="009843DD" w:rsidRPr="00EE3511" w:rsidRDefault="009843DD" w:rsidP="003D43B7">
      <w:pPr>
        <w:keepNext/>
        <w:keepLines/>
        <w:numPr>
          <w:ilvl w:val="1"/>
          <w:numId w:val="18"/>
        </w:numPr>
      </w:pPr>
      <w:r w:rsidRPr="00EE3511">
        <w:t xml:space="preserve">met betrekking tot belastingen: het ministerie van Financiën en de belastingdienst; https://www.rijksoverheid.nl/ministeries/ministerie-van-financien en </w:t>
      </w:r>
      <w:hyperlink r:id="rId13" w:history="1">
        <w:r w:rsidRPr="00EE3511">
          <w:t>www.belastingdienst.nl</w:t>
        </w:r>
      </w:hyperlink>
      <w:r w:rsidRPr="00EE3511">
        <w:t>;</w:t>
      </w:r>
    </w:p>
    <w:p w14:paraId="21ED0733" w14:textId="77777777" w:rsidR="009843DD" w:rsidRPr="00EE3511" w:rsidRDefault="009843DD" w:rsidP="003D43B7">
      <w:pPr>
        <w:keepNext/>
        <w:keepLines/>
        <w:numPr>
          <w:ilvl w:val="1"/>
          <w:numId w:val="18"/>
        </w:numPr>
      </w:pPr>
      <w:r w:rsidRPr="00EE3511">
        <w:t>met betrekking tot milieubescherming: het ministerie van Infrastructuur en Milieu; https://www.rijksoverheid.nl/ministeries/ministerie-van-infrastructuur-en-milieu;</w:t>
      </w:r>
    </w:p>
    <w:p w14:paraId="1D39F750" w14:textId="77777777" w:rsidR="009843DD" w:rsidRPr="00EE3511" w:rsidRDefault="009843DD" w:rsidP="003D43B7">
      <w:pPr>
        <w:keepNext/>
        <w:keepLines/>
        <w:numPr>
          <w:ilvl w:val="1"/>
          <w:numId w:val="18"/>
        </w:numPr>
      </w:pPr>
      <w:r w:rsidRPr="00EE3511">
        <w:t>met betrekking tot arbeidsbescherming en arbeidsvoorwaarden: het ministerie van Sociale Zaken en Werkgelegenheid; https://www.rijksoverheid.nl/ministeries/ministerie-van-sociale-zaken-en-werkgelegenheid.</w:t>
      </w:r>
    </w:p>
    <w:p w14:paraId="53D16BFD" w14:textId="77777777" w:rsidR="009843DD" w:rsidRPr="00EE3511" w:rsidRDefault="009843DD" w:rsidP="009843DD">
      <w:pPr>
        <w:rPr>
          <w:rFonts w:cs="Segoe UI"/>
          <w:snapToGrid w:val="0"/>
          <w:szCs w:val="18"/>
        </w:rPr>
      </w:pPr>
    </w:p>
    <w:p w14:paraId="24289E08" w14:textId="77777777" w:rsidR="009843DD" w:rsidRPr="00EE3511" w:rsidRDefault="009843DD" w:rsidP="009843DD">
      <w:pPr>
        <w:numPr>
          <w:ilvl w:val="0"/>
          <w:numId w:val="27"/>
        </w:numPr>
        <w:rPr>
          <w:rFonts w:cs="Segoe UI"/>
          <w:snapToGrid w:val="0"/>
          <w:szCs w:val="18"/>
        </w:rPr>
      </w:pPr>
      <w:r w:rsidRPr="00EE3511">
        <w:rPr>
          <w:rFonts w:cs="Segoe UI"/>
          <w:szCs w:val="18"/>
        </w:rPr>
        <w:t xml:space="preserve">De inschrijving moet worden ingediend in de Nederlandse taal, met uitzondering van eventuele gevraagde bewijsmiddelen </w:t>
      </w:r>
      <w:r w:rsidRPr="00EE3511">
        <w:rPr>
          <w:rFonts w:cs="Segoe UI"/>
          <w:snapToGrid w:val="0"/>
          <w:szCs w:val="18"/>
        </w:rPr>
        <w:t>die in een andere taal zijn gesteld. In dat geval dient een vertaling in het Nederlands te worden bijgevoegd.</w:t>
      </w:r>
      <w:r w:rsidRPr="00EE3511">
        <w:rPr>
          <w:rFonts w:cs="Segoe UI"/>
          <w:snapToGrid w:val="0"/>
          <w:szCs w:val="18"/>
        </w:rPr>
        <w:br/>
      </w:r>
    </w:p>
    <w:p w14:paraId="45435992" w14:textId="77777777" w:rsidR="009843DD" w:rsidRPr="00EE3511" w:rsidRDefault="009843DD" w:rsidP="009843DD">
      <w:pPr>
        <w:numPr>
          <w:ilvl w:val="0"/>
          <w:numId w:val="27"/>
        </w:numPr>
        <w:rPr>
          <w:rFonts w:cs="Segoe UI"/>
          <w:snapToGrid w:val="0"/>
          <w:szCs w:val="18"/>
        </w:rPr>
      </w:pPr>
      <w:r w:rsidRPr="00EE3511">
        <w:rPr>
          <w:rFonts w:cs="Segoe UI"/>
          <w:snapToGrid w:val="0"/>
          <w:szCs w:val="18"/>
        </w:rPr>
        <w:t>Tijdens de aanbestedingsprocedure zal, met uitzondering van het vermelde in het bovenstaande lid, de Nederlandse taal in woord en geschrift worden gebruikt. Voorts is dit tevens van toepassing tijdens de uitvoering van de opdracht.</w:t>
      </w:r>
    </w:p>
    <w:p w14:paraId="43D00683" w14:textId="77777777" w:rsidR="009843DD" w:rsidRPr="00EE3511" w:rsidRDefault="009843DD" w:rsidP="009843DD">
      <w:pPr>
        <w:rPr>
          <w:rFonts w:cs="Segoe UI"/>
          <w:snapToGrid w:val="0"/>
          <w:szCs w:val="18"/>
        </w:rPr>
      </w:pPr>
    </w:p>
    <w:p w14:paraId="1E96AC94" w14:textId="77777777" w:rsidR="009843DD" w:rsidRPr="00EE3511" w:rsidRDefault="009843DD" w:rsidP="009843DD">
      <w:pPr>
        <w:numPr>
          <w:ilvl w:val="0"/>
          <w:numId w:val="27"/>
        </w:numPr>
        <w:rPr>
          <w:rFonts w:cs="Segoe UI"/>
          <w:szCs w:val="18"/>
        </w:rPr>
      </w:pPr>
      <w:r w:rsidRPr="00EE3511">
        <w:rPr>
          <w:rFonts w:cs="Segoe UI"/>
          <w:szCs w:val="18"/>
        </w:rPr>
        <w:t>Een inschrijving die niet conform de uitvraag is, wordt ongeldig verklaard tenzij de aanbesteder dit disproportioneel acht.</w:t>
      </w:r>
    </w:p>
    <w:p w14:paraId="15676D34" w14:textId="77777777" w:rsidR="009843DD" w:rsidRPr="00EE3511" w:rsidRDefault="009843DD" w:rsidP="009843DD">
      <w:pPr>
        <w:rPr>
          <w:rFonts w:cs="Segoe UI"/>
          <w:szCs w:val="18"/>
        </w:rPr>
      </w:pPr>
    </w:p>
    <w:p w14:paraId="3BD529A6" w14:textId="77777777" w:rsidR="009843DD" w:rsidRPr="00EE3511" w:rsidRDefault="009843DD" w:rsidP="009843DD">
      <w:pPr>
        <w:numPr>
          <w:ilvl w:val="0"/>
          <w:numId w:val="27"/>
        </w:numPr>
        <w:rPr>
          <w:rFonts w:cs="Segoe UI"/>
          <w:szCs w:val="18"/>
        </w:rPr>
      </w:pPr>
      <w:r w:rsidRPr="00EE3511">
        <w:rPr>
          <w:rFonts w:cs="Segoe UI"/>
          <w:szCs w:val="18"/>
        </w:rPr>
        <w:t>In de inschrijvingsstaat dienen alle opgegeven prijzen realistisch te zijn. Een inschrijving met onrealistische prijzen wordt ongeldig verklaard, tenzij de aanbesteder dit disproportioneel acht.</w:t>
      </w:r>
      <w:bookmarkStart w:id="259" w:name="_Hlk504667013"/>
      <w:r w:rsidRPr="00EE3511">
        <w:rPr>
          <w:rFonts w:ascii="Segoe UI Semibold" w:hAnsi="Segoe UI Semibold" w:cs="Segoe UI"/>
          <w:szCs w:val="18"/>
        </w:rPr>
        <w:t xml:space="preserve"> </w:t>
      </w:r>
      <w:bookmarkEnd w:id="259"/>
      <w:r w:rsidRPr="00EE3511">
        <w:rPr>
          <w:rFonts w:cs="Segoe UI"/>
          <w:szCs w:val="18"/>
        </w:rPr>
        <w:t xml:space="preserve">Een en ander in aansluiting op 01.01.03 en 01.01.04 van de Standaard </w:t>
      </w:r>
      <w:proofErr w:type="spellStart"/>
      <w:r w:rsidRPr="00EE3511">
        <w:rPr>
          <w:rFonts w:cs="Segoe UI"/>
          <w:szCs w:val="18"/>
        </w:rPr>
        <w:t>RAW</w:t>
      </w:r>
      <w:proofErr w:type="spellEnd"/>
      <w:r w:rsidRPr="00EE3511">
        <w:rPr>
          <w:rFonts w:cs="Segoe UI"/>
          <w:szCs w:val="18"/>
        </w:rPr>
        <w:t xml:space="preserve"> Bepalingen 2015.</w:t>
      </w:r>
      <w:r w:rsidRPr="00EE3511">
        <w:rPr>
          <w:rFonts w:ascii="Segoe UI Semibold" w:hAnsi="Segoe UI Semibold"/>
        </w:rPr>
        <w:t xml:space="preserve"> </w:t>
      </w:r>
      <w:r w:rsidRPr="00EE3511">
        <w:rPr>
          <w:rFonts w:cs="Segoe UI"/>
          <w:szCs w:val="18"/>
        </w:rPr>
        <w:t>Manipulatief inschrijven is niet toegestaan en leidt tot uitsluiting.</w:t>
      </w:r>
    </w:p>
    <w:p w14:paraId="63F1CAF6" w14:textId="77777777" w:rsidR="00BE3844" w:rsidRDefault="00BE3844" w:rsidP="00E26409"/>
    <w:p w14:paraId="0D87D27B" w14:textId="77777777" w:rsidR="003D43B7" w:rsidRPr="00975609" w:rsidRDefault="003D43B7" w:rsidP="00E26409"/>
    <w:p w14:paraId="4E043AB3" w14:textId="77777777" w:rsidR="00BE3844" w:rsidRPr="00975609" w:rsidRDefault="00BE3844" w:rsidP="00E26409"/>
    <w:tbl>
      <w:tblPr>
        <w:tblStyle w:val="TableGrid"/>
        <w:tblW w:w="0" w:type="auto"/>
        <w:tblLook w:val="0600" w:firstRow="0" w:lastRow="0" w:firstColumn="0" w:lastColumn="0" w:noHBand="1" w:noVBand="1"/>
      </w:tblPr>
      <w:tblGrid>
        <w:gridCol w:w="8641"/>
      </w:tblGrid>
      <w:tr w:rsidR="003F7425" w:rsidRPr="00975609" w14:paraId="02265D9E" w14:textId="77777777" w:rsidTr="00263EAF">
        <w:trPr>
          <w:hidden/>
        </w:trPr>
        <w:tc>
          <w:tcPr>
            <w:tcW w:w="8631" w:type="dxa"/>
            <w:tcBorders>
              <w:top w:val="nil"/>
              <w:left w:val="nil"/>
              <w:bottom w:val="nil"/>
              <w:right w:val="nil"/>
            </w:tcBorders>
            <w:noWrap/>
            <w:tcMar>
              <w:left w:w="0" w:type="dxa"/>
              <w:right w:w="0" w:type="dxa"/>
            </w:tcMar>
          </w:tcPr>
          <w:p w14:paraId="134CBE1F" w14:textId="6DAEA7B0" w:rsidR="003F7425" w:rsidRPr="00975609" w:rsidRDefault="00975609" w:rsidP="00E26409">
            <w:pPr>
              <w:rPr>
                <w:snapToGrid w:val="0"/>
                <w:vanish/>
                <w:color w:val="FF0000"/>
              </w:rPr>
            </w:pPr>
            <w:bookmarkStart w:id="260" w:name="laatstepaginatekst_usr" w:colFirst="0" w:colLast="0"/>
            <w:r w:rsidRPr="00975609">
              <w:rPr>
                <w:snapToGrid w:val="0"/>
                <w:vanish/>
                <w:color w:val="FF0000"/>
              </w:rPr>
              <w:t>deze tekst laten staan i.v.m. laatste pagina berekening, wordt niet geprint</w:t>
            </w:r>
          </w:p>
        </w:tc>
      </w:tr>
      <w:bookmarkEnd w:id="42"/>
      <w:bookmarkEnd w:id="260"/>
    </w:tbl>
    <w:p w14:paraId="14E22C46" w14:textId="77777777" w:rsidR="0077785B" w:rsidRPr="00975609" w:rsidRDefault="0077785B" w:rsidP="006463EB"/>
    <w:p w14:paraId="07AD37C6" w14:textId="77777777" w:rsidR="00A535C7" w:rsidRDefault="00A535C7" w:rsidP="0040302B">
      <w:pPr>
        <w:rPr>
          <w:color w:val="0079A3"/>
        </w:rPr>
        <w:sectPr w:rsidR="00A535C7" w:rsidSect="00C5765B">
          <w:footerReference w:type="default" r:id="rId14"/>
          <w:footnotePr>
            <w:numRestart w:val="eachPage"/>
          </w:footnotePr>
          <w:pgSz w:w="11907" w:h="16840" w:code="9"/>
          <w:pgMar w:top="1247" w:right="1633" w:bottom="1474" w:left="1633" w:header="0" w:footer="493" w:gutter="0"/>
          <w:cols w:space="708"/>
          <w:formProt w:val="0"/>
          <w:docGrid w:linePitch="360"/>
        </w:sectPr>
      </w:pPr>
    </w:p>
    <w:tbl>
      <w:tblPr>
        <w:tblStyle w:val="TableGrid"/>
        <w:tblW w:w="8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8641"/>
      </w:tblGrid>
      <w:tr w:rsidR="00A535C7" w14:paraId="0856A967" w14:textId="77777777" w:rsidTr="00171A82">
        <w:trPr>
          <w:trHeight w:val="1247"/>
        </w:trPr>
        <w:tc>
          <w:tcPr>
            <w:tcW w:w="8735" w:type="dxa"/>
            <w:vAlign w:val="bottom"/>
          </w:tcPr>
          <w:p w14:paraId="35869D8B" w14:textId="1ADE5E5D" w:rsidR="00A535C7" w:rsidRPr="009A69C1" w:rsidRDefault="00A535C7" w:rsidP="00A41AD5">
            <w:pPr>
              <w:rPr>
                <w:rFonts w:ascii="Segoe UI Light" w:hAnsi="Segoe UI Light"/>
                <w:color w:val="005D76"/>
                <w:sz w:val="72"/>
                <w:szCs w:val="72"/>
              </w:rPr>
            </w:pPr>
            <w:bookmarkStart w:id="262" w:name="bijlagen_lbl" w:colFirst="0" w:colLast="0"/>
            <w:r>
              <w:rPr>
                <w:rFonts w:ascii="Segoe UI Light" w:hAnsi="Segoe UI Light"/>
                <w:color w:val="005D76"/>
                <w:sz w:val="72"/>
                <w:szCs w:val="72"/>
              </w:rPr>
              <w:lastRenderedPageBreak/>
              <w:t>Bijlage(n)</w:t>
            </w:r>
          </w:p>
        </w:tc>
      </w:tr>
      <w:bookmarkEnd w:id="262"/>
    </w:tbl>
    <w:p w14:paraId="7FAD87F7" w14:textId="77777777" w:rsidR="00A535C7" w:rsidRPr="004C3461" w:rsidRDefault="00A535C7" w:rsidP="0031640A">
      <w:pPr>
        <w:rPr>
          <w:color w:val="0079A3"/>
        </w:rPr>
      </w:pPr>
    </w:p>
    <w:p w14:paraId="1B415FBA" w14:textId="77777777" w:rsidR="00A535C7" w:rsidRDefault="00A535C7" w:rsidP="0040302B">
      <w:pPr>
        <w:rPr>
          <w:color w:val="0079A3"/>
        </w:rPr>
        <w:sectPr w:rsidR="00A535C7" w:rsidSect="00C5765B">
          <w:footerReference w:type="default" r:id="rId15"/>
          <w:footnotePr>
            <w:numRestart w:val="eachPage"/>
          </w:footnotePr>
          <w:pgSz w:w="11907" w:h="16840" w:code="9"/>
          <w:pgMar w:top="1247" w:right="1633" w:bottom="1474" w:left="1633" w:header="0" w:footer="493" w:gutter="0"/>
          <w:cols w:space="708"/>
          <w:formProt w:val="0"/>
          <w:docGrid w:linePitch="360"/>
        </w:sectPr>
      </w:pPr>
    </w:p>
    <w:p w14:paraId="2E45B19E" w14:textId="7EE7E506" w:rsidR="006463EB" w:rsidRDefault="00A535C7" w:rsidP="00A535C7">
      <w:pPr>
        <w:pStyle w:val="Heading8"/>
      </w:pPr>
      <w:r>
        <w:lastRenderedPageBreak/>
        <w:br/>
      </w:r>
      <w:r>
        <w:br/>
      </w:r>
      <w:r>
        <w:br/>
      </w:r>
      <w:r>
        <w:br/>
      </w:r>
      <w:r>
        <w:br/>
        <w:t xml:space="preserve">Bijlage: </w:t>
      </w:r>
      <w:r w:rsidR="0087618D" w:rsidRPr="0087618D">
        <w:t>FORMAT INDIENEN VRAGEN VOOR DE NOTA VAN INLICHTINGEN</w:t>
      </w:r>
    </w:p>
    <w:p w14:paraId="39A4CB23" w14:textId="77777777" w:rsidR="0087618D" w:rsidRDefault="0087618D" w:rsidP="0087618D"/>
    <w:p w14:paraId="5FD014FE" w14:textId="77777777" w:rsidR="0087618D" w:rsidRDefault="0087618D" w:rsidP="0087618D"/>
    <w:p w14:paraId="3F3AA1B8" w14:textId="38590912" w:rsidR="0087618D" w:rsidRDefault="0087618D" w:rsidP="0087618D">
      <w:r w:rsidRPr="0087618D">
        <w:t>Het format voor het indienen van vragen is separaat beschikbaar gesteld.</w:t>
      </w:r>
    </w:p>
    <w:p w14:paraId="1A6ADBF6" w14:textId="77777777" w:rsidR="0087618D" w:rsidRDefault="0087618D" w:rsidP="0087618D"/>
    <w:p w14:paraId="7791D1E5" w14:textId="77777777" w:rsidR="0087618D" w:rsidRDefault="0087618D" w:rsidP="0087618D"/>
    <w:p w14:paraId="78A991F4" w14:textId="77777777" w:rsidR="0087618D" w:rsidRPr="0087618D" w:rsidRDefault="0087618D" w:rsidP="0087618D"/>
    <w:p w14:paraId="3A2BE0F2" w14:textId="77777777" w:rsidR="00A535C7" w:rsidRDefault="00A535C7" w:rsidP="00A535C7"/>
    <w:p w14:paraId="7689CDA3" w14:textId="77777777" w:rsidR="00A535C7" w:rsidRDefault="00A535C7" w:rsidP="00A535C7"/>
    <w:p w14:paraId="4599DD9F" w14:textId="77777777" w:rsidR="00A535C7" w:rsidRDefault="00A535C7" w:rsidP="00A535C7"/>
    <w:p w14:paraId="1A5C0CD1" w14:textId="77777777" w:rsidR="00A535C7" w:rsidRDefault="00A535C7" w:rsidP="00A535C7"/>
    <w:p w14:paraId="302D5F9A" w14:textId="77777777" w:rsidR="0087618D" w:rsidRPr="00EE3511" w:rsidRDefault="0087618D" w:rsidP="0087618D">
      <w:pPr>
        <w:pStyle w:val="Heading8"/>
        <w:pageBreakBefore/>
      </w:pPr>
      <w:r>
        <w:lastRenderedPageBreak/>
        <w:br/>
      </w:r>
      <w:r>
        <w:br/>
      </w:r>
      <w:r>
        <w:br/>
      </w:r>
      <w:r>
        <w:br/>
      </w:r>
      <w:r>
        <w:br/>
        <w:t xml:space="preserve">Bijlage: </w:t>
      </w:r>
      <w:r w:rsidRPr="00EE3511">
        <w:t>formulieren referentieprojecten</w:t>
      </w:r>
    </w:p>
    <w:p w14:paraId="57B971E8" w14:textId="77777777" w:rsidR="0087618D" w:rsidRPr="00EE3511" w:rsidRDefault="0087618D" w:rsidP="0087618D"/>
    <w:p w14:paraId="27C9B40D" w14:textId="77777777" w:rsidR="0087618D" w:rsidRPr="00EE3511" w:rsidRDefault="0087618D" w:rsidP="0087618D">
      <w:r w:rsidRPr="00EE3511">
        <w:t>Deze bijlage bevat de in te vullen formulieren voor de referentieprojecten. Het indienen van referentieprojecten heeft betrekking op de kerncompetenties, conform 3.7 van de inschrijvingsleidraad.</w:t>
      </w:r>
    </w:p>
    <w:p w14:paraId="48F7C5BC" w14:textId="77777777" w:rsidR="00F12FF6" w:rsidRPr="00EE3511" w:rsidRDefault="00F12FF6" w:rsidP="0087618D">
      <w:pPr>
        <w:suppressAutoHyphens w:val="0"/>
        <w:spacing w:line="240" w:lineRule="auto"/>
      </w:pPr>
    </w:p>
    <w:p w14:paraId="4EFC8C69" w14:textId="77777777" w:rsidR="00CA5528" w:rsidRPr="00EE3511" w:rsidRDefault="0087618D" w:rsidP="00CA5528">
      <w:pPr>
        <w:pStyle w:val="Heading4"/>
        <w:numPr>
          <w:ilvl w:val="3"/>
          <w:numId w:val="1"/>
        </w:numPr>
        <w:rPr>
          <w:snapToGrid w:val="0"/>
        </w:rPr>
      </w:pPr>
      <w:r w:rsidRPr="00EE3511">
        <w:t xml:space="preserve">Kerncompetentie A: </w:t>
      </w:r>
      <w:r w:rsidR="00FA1209">
        <w:t>R</w:t>
      </w:r>
      <w:r w:rsidRPr="00EE3511">
        <w:t>ealisatie (uitvoering of renovatie) van een schutsluis</w:t>
      </w:r>
      <w:r w:rsidR="00CA5528">
        <w:t xml:space="preserve"> </w:t>
      </w:r>
      <w:r w:rsidR="00CA5528">
        <w:rPr>
          <w:snapToGrid w:val="0"/>
        </w:rPr>
        <w:t>of ander waterbouwkundig werk</w:t>
      </w:r>
    </w:p>
    <w:p w14:paraId="34A0CDDB" w14:textId="49A36E50" w:rsidR="0087618D" w:rsidRPr="00EE3511" w:rsidRDefault="0087618D" w:rsidP="0087618D">
      <w:pPr>
        <w:pStyle w:val="Heading4"/>
        <w:numPr>
          <w:ilvl w:val="3"/>
          <w:numId w:val="0"/>
        </w:numPr>
        <w:tabs>
          <w:tab w:val="num" w:pos="0"/>
        </w:tabs>
      </w:pPr>
    </w:p>
    <w:p w14:paraId="6790C03D" w14:textId="4146AB4D" w:rsidR="00F93502" w:rsidRPr="00F93502" w:rsidRDefault="00F93502" w:rsidP="0087618D">
      <w:pPr>
        <w:rPr>
          <w:sz w:val="26"/>
          <w:szCs w:val="26"/>
        </w:rPr>
      </w:pPr>
    </w:p>
    <w:p w14:paraId="05687342" w14:textId="636C834E" w:rsidR="0087618D" w:rsidRDefault="0087618D" w:rsidP="0087618D">
      <w:pPr>
        <w:pStyle w:val="Caption"/>
      </w:pPr>
      <w:r w:rsidRPr="00EE3511">
        <w:t>Tabel V</w:t>
      </w:r>
      <w:r w:rsidRPr="00EE3511">
        <w:rPr>
          <w:noProof/>
        </w:rPr>
        <w:t>.</w:t>
      </w:r>
      <w:r w:rsidRPr="00EE3511">
        <w:fldChar w:fldCharType="begin"/>
      </w:r>
      <w:r w:rsidRPr="00EE3511">
        <w:instrText xml:space="preserve"> SEQ Tabel \* ARABIC \s 1 </w:instrText>
      </w:r>
      <w:r w:rsidRPr="00EE3511">
        <w:fldChar w:fldCharType="separate"/>
      </w:r>
      <w:r w:rsidR="00C460F3">
        <w:rPr>
          <w:noProof/>
        </w:rPr>
        <w:t>1</w:t>
      </w:r>
      <w:r w:rsidRPr="00EE3511">
        <w:rPr>
          <w:noProof/>
        </w:rPr>
        <w:fldChar w:fldCharType="end"/>
      </w:r>
      <w:r w:rsidRPr="00EE3511">
        <w:t xml:space="preserve"> Formulier referentieproject kerncompetentie A</w:t>
      </w:r>
    </w:p>
    <w:p w14:paraId="54D00108" w14:textId="77777777" w:rsidR="00F12FF6" w:rsidRPr="002B3F08" w:rsidRDefault="00F12FF6" w:rsidP="00F12FF6">
      <w:pPr>
        <w:keepNext/>
        <w:keepLines/>
        <w:spacing w:line="150" w:lineRule="exact"/>
        <w:rPr>
          <w:sz w:val="15"/>
        </w:rPr>
      </w:pPr>
    </w:p>
    <w:tbl>
      <w:tblPr>
        <w:tblW w:w="9214" w:type="dxa"/>
        <w:tblInd w:w="-142" w:type="dxa"/>
        <w:tblBorders>
          <w:top w:val="single" w:sz="8" w:space="0" w:color="005D76"/>
          <w:bottom w:val="single" w:sz="8" w:space="0" w:color="005D76"/>
          <w:insideH w:val="single" w:sz="2" w:space="0" w:color="005D76"/>
          <w:insideV w:val="single" w:sz="2" w:space="0" w:color="005D76"/>
        </w:tblBorders>
        <w:tblLayout w:type="fixed"/>
        <w:tblCellMar>
          <w:top w:w="57" w:type="dxa"/>
          <w:left w:w="170" w:type="dxa"/>
          <w:bottom w:w="57" w:type="dxa"/>
          <w:right w:w="170" w:type="dxa"/>
        </w:tblCellMar>
        <w:tblLook w:val="0000" w:firstRow="0" w:lastRow="0" w:firstColumn="0" w:lastColumn="0" w:noHBand="0" w:noVBand="0"/>
      </w:tblPr>
      <w:tblGrid>
        <w:gridCol w:w="4395"/>
        <w:gridCol w:w="4819"/>
      </w:tblGrid>
      <w:tr w:rsidR="0087618D" w:rsidRPr="00EE3511" w14:paraId="213E9C41" w14:textId="77777777" w:rsidTr="00F12FF6">
        <w:trPr>
          <w:trHeight w:val="254"/>
        </w:trPr>
        <w:tc>
          <w:tcPr>
            <w:tcW w:w="4395" w:type="dxa"/>
            <w:tcBorders>
              <w:top w:val="single" w:sz="8" w:space="0" w:color="005D76"/>
              <w:bottom w:val="single" w:sz="8" w:space="0" w:color="005D76"/>
            </w:tcBorders>
            <w:tcMar>
              <w:left w:w="0" w:type="dxa"/>
            </w:tcMar>
          </w:tcPr>
          <w:p w14:paraId="131A6679" w14:textId="77777777" w:rsidR="0087618D" w:rsidRPr="00EE3511" w:rsidRDefault="0087618D" w:rsidP="00E51D44">
            <w:pPr>
              <w:pStyle w:val="Tabelkopje"/>
            </w:pPr>
            <w:r w:rsidRPr="00EE3511">
              <w:t>Algemene gegevens referentieproject</w:t>
            </w:r>
          </w:p>
        </w:tc>
        <w:tc>
          <w:tcPr>
            <w:tcW w:w="4819" w:type="dxa"/>
            <w:tcBorders>
              <w:top w:val="single" w:sz="8" w:space="0" w:color="005D76"/>
              <w:bottom w:val="single" w:sz="8" w:space="0" w:color="005D76"/>
            </w:tcBorders>
            <w:tcMar>
              <w:right w:w="0" w:type="dxa"/>
            </w:tcMar>
          </w:tcPr>
          <w:p w14:paraId="76D9EBF9" w14:textId="77777777" w:rsidR="0087618D" w:rsidRPr="00EE3511" w:rsidRDefault="0087618D" w:rsidP="00E51D44">
            <w:pPr>
              <w:pStyle w:val="Tabelkopje"/>
            </w:pPr>
            <w:r w:rsidRPr="00EE3511">
              <w:t>In te vullen gegevens door inschrijver</w:t>
            </w:r>
          </w:p>
        </w:tc>
      </w:tr>
      <w:tr w:rsidR="0087618D" w:rsidRPr="00EE3511" w14:paraId="53B88D89" w14:textId="77777777" w:rsidTr="00F12FF6">
        <w:trPr>
          <w:trHeight w:val="254"/>
        </w:trPr>
        <w:tc>
          <w:tcPr>
            <w:tcW w:w="4395" w:type="dxa"/>
            <w:tcBorders>
              <w:top w:val="single" w:sz="8" w:space="0" w:color="005D76"/>
            </w:tcBorders>
            <w:tcMar>
              <w:left w:w="0" w:type="dxa"/>
            </w:tcMar>
          </w:tcPr>
          <w:p w14:paraId="79FD398F" w14:textId="77777777" w:rsidR="0087618D" w:rsidRPr="00EE3511" w:rsidRDefault="0087618D" w:rsidP="00E51D44">
            <w:pPr>
              <w:pStyle w:val="Tabeltekst"/>
            </w:pPr>
            <w:r w:rsidRPr="00EE3511">
              <w:rPr>
                <w:rFonts w:cs="Segoe UI"/>
              </w:rPr>
              <w:t>naam inschrijver (of naam derde in geval van een beroep op derde)</w:t>
            </w:r>
          </w:p>
        </w:tc>
        <w:tc>
          <w:tcPr>
            <w:tcW w:w="4819" w:type="dxa"/>
            <w:tcBorders>
              <w:top w:val="single" w:sz="8" w:space="0" w:color="005D76"/>
            </w:tcBorders>
            <w:tcMar>
              <w:right w:w="0" w:type="dxa"/>
            </w:tcMar>
          </w:tcPr>
          <w:p w14:paraId="02961BE3" w14:textId="77777777" w:rsidR="0087618D" w:rsidRPr="00EE3511" w:rsidRDefault="0087618D" w:rsidP="00E51D44">
            <w:pPr>
              <w:pStyle w:val="Tabeltekst"/>
              <w:rPr>
                <w:shd w:val="clear" w:color="auto" w:fill="C0C0C0"/>
              </w:rPr>
            </w:pPr>
            <w:r w:rsidRPr="00EE3511">
              <w:rPr>
                <w:shd w:val="clear" w:color="auto" w:fill="C0C0C0"/>
              </w:rPr>
              <w:t>&lt; naam &gt;</w:t>
            </w:r>
          </w:p>
        </w:tc>
      </w:tr>
      <w:tr w:rsidR="0087618D" w:rsidRPr="00EE3511" w14:paraId="4C853072" w14:textId="77777777" w:rsidTr="00F12FF6">
        <w:trPr>
          <w:trHeight w:val="254"/>
        </w:trPr>
        <w:tc>
          <w:tcPr>
            <w:tcW w:w="4395" w:type="dxa"/>
            <w:tcBorders>
              <w:top w:val="single" w:sz="8" w:space="0" w:color="005D76"/>
            </w:tcBorders>
            <w:tcMar>
              <w:left w:w="0" w:type="dxa"/>
            </w:tcMar>
          </w:tcPr>
          <w:p w14:paraId="6A1A91D8" w14:textId="77777777" w:rsidR="0087618D" w:rsidRPr="00EE3511" w:rsidRDefault="0087618D" w:rsidP="00E51D44">
            <w:pPr>
              <w:pStyle w:val="Tabeltekst"/>
            </w:pPr>
            <w:r w:rsidRPr="00EE3511">
              <w:t>naam project</w:t>
            </w:r>
          </w:p>
        </w:tc>
        <w:tc>
          <w:tcPr>
            <w:tcW w:w="4819" w:type="dxa"/>
            <w:tcBorders>
              <w:top w:val="single" w:sz="8" w:space="0" w:color="005D76"/>
            </w:tcBorders>
            <w:tcMar>
              <w:right w:w="0" w:type="dxa"/>
            </w:tcMar>
          </w:tcPr>
          <w:p w14:paraId="1859EA7B" w14:textId="77777777" w:rsidR="0087618D" w:rsidRPr="00EE3511" w:rsidRDefault="0087618D" w:rsidP="00E51D44">
            <w:pPr>
              <w:pStyle w:val="Tabeltekst"/>
            </w:pPr>
            <w:r w:rsidRPr="00EE3511">
              <w:rPr>
                <w:shd w:val="clear" w:color="auto" w:fill="C0C0C0"/>
              </w:rPr>
              <w:t>&lt;naam project, bestek-/projectnummer&gt;</w:t>
            </w:r>
          </w:p>
        </w:tc>
      </w:tr>
      <w:tr w:rsidR="0087618D" w:rsidRPr="00EE3511" w14:paraId="2FB559A8" w14:textId="77777777" w:rsidTr="00F12FF6">
        <w:trPr>
          <w:trHeight w:val="286"/>
        </w:trPr>
        <w:tc>
          <w:tcPr>
            <w:tcW w:w="4395" w:type="dxa"/>
            <w:tcMar>
              <w:left w:w="0" w:type="dxa"/>
            </w:tcMar>
          </w:tcPr>
          <w:p w14:paraId="2CA0755C" w14:textId="77777777" w:rsidR="0087618D" w:rsidRPr="00EE3511" w:rsidRDefault="0087618D" w:rsidP="00E51D44">
            <w:pPr>
              <w:pStyle w:val="Tabeltekst"/>
            </w:pPr>
            <w:r w:rsidRPr="00EE3511">
              <w:t>beschrijving project</w:t>
            </w:r>
          </w:p>
        </w:tc>
        <w:tc>
          <w:tcPr>
            <w:tcW w:w="4819" w:type="dxa"/>
            <w:tcMar>
              <w:right w:w="0" w:type="dxa"/>
            </w:tcMar>
          </w:tcPr>
          <w:p w14:paraId="22C30C23" w14:textId="77777777" w:rsidR="0087618D" w:rsidRPr="00EE3511" w:rsidRDefault="0087618D" w:rsidP="00E51D44">
            <w:pPr>
              <w:pStyle w:val="Tabeltekst"/>
            </w:pPr>
            <w:r w:rsidRPr="00EE3511">
              <w:rPr>
                <w:shd w:val="clear" w:color="auto" w:fill="C0C0C0"/>
              </w:rPr>
              <w:t>&lt;korte omschrijving van het project op hoofdlijnen, circa 100 woorden&gt;</w:t>
            </w:r>
          </w:p>
        </w:tc>
      </w:tr>
      <w:tr w:rsidR="0087618D" w:rsidRPr="00EE3511" w14:paraId="04DF0A34" w14:textId="77777777" w:rsidTr="00F12FF6">
        <w:trPr>
          <w:trHeight w:val="1023"/>
        </w:trPr>
        <w:tc>
          <w:tcPr>
            <w:tcW w:w="4395" w:type="dxa"/>
            <w:tcMar>
              <w:left w:w="0" w:type="dxa"/>
            </w:tcMar>
          </w:tcPr>
          <w:p w14:paraId="5B3D4BAF" w14:textId="77777777" w:rsidR="0087618D" w:rsidRPr="00EE3511" w:rsidRDefault="0087618D" w:rsidP="00E51D44">
            <w:pPr>
              <w:pStyle w:val="Tabeltekst"/>
            </w:pPr>
            <w:r w:rsidRPr="00EE3511">
              <w:t>naam opdrachtgever</w:t>
            </w:r>
          </w:p>
          <w:p w14:paraId="598D679E" w14:textId="77777777" w:rsidR="0087618D" w:rsidRPr="00EE3511" w:rsidRDefault="0087618D" w:rsidP="00E51D44">
            <w:pPr>
              <w:pStyle w:val="Tabeltekst"/>
            </w:pPr>
            <w:r w:rsidRPr="00EE3511">
              <w:br/>
            </w:r>
            <w:proofErr w:type="spellStart"/>
            <w:r w:rsidRPr="00EE3511">
              <w:t>directievoerende</w:t>
            </w:r>
            <w:proofErr w:type="spellEnd"/>
            <w:r w:rsidRPr="00EE3511">
              <w:t xml:space="preserve"> instantie/ contractbeheersing opdrachtgever</w:t>
            </w:r>
          </w:p>
          <w:p w14:paraId="20CCF995" w14:textId="77777777" w:rsidR="0087618D" w:rsidRPr="00EE3511" w:rsidRDefault="0087618D" w:rsidP="00E51D44">
            <w:pPr>
              <w:pStyle w:val="Tabeltekst"/>
            </w:pPr>
            <w:r w:rsidRPr="00EE3511">
              <w:br/>
              <w:t>van ten minste van één van bovengenoemde instanties de contactgegevens</w:t>
            </w:r>
          </w:p>
        </w:tc>
        <w:tc>
          <w:tcPr>
            <w:tcW w:w="4819" w:type="dxa"/>
            <w:tcMar>
              <w:right w:w="0" w:type="dxa"/>
            </w:tcMar>
          </w:tcPr>
          <w:p w14:paraId="728F9328" w14:textId="77777777" w:rsidR="0087618D" w:rsidRPr="00EE3511" w:rsidRDefault="0087618D" w:rsidP="00E51D44">
            <w:pPr>
              <w:pStyle w:val="Tabeltekst"/>
              <w:rPr>
                <w:shd w:val="clear" w:color="auto" w:fill="C0C0C0"/>
              </w:rPr>
            </w:pPr>
            <w:r w:rsidRPr="00EE3511">
              <w:rPr>
                <w:shd w:val="clear" w:color="auto" w:fill="C0C0C0"/>
              </w:rPr>
              <w:t>&lt;naam, plaats van vestiging&gt;</w:t>
            </w:r>
          </w:p>
          <w:p w14:paraId="090D510F" w14:textId="77777777" w:rsidR="0087618D" w:rsidRPr="00EE3511" w:rsidRDefault="0087618D" w:rsidP="00E51D44">
            <w:pPr>
              <w:pStyle w:val="Tabeltekst"/>
              <w:rPr>
                <w:shd w:val="clear" w:color="auto" w:fill="C0C0C0"/>
              </w:rPr>
            </w:pPr>
          </w:p>
          <w:p w14:paraId="5EEB52BC" w14:textId="77777777" w:rsidR="0087618D" w:rsidRPr="00EE3511" w:rsidRDefault="0087618D" w:rsidP="00E51D44">
            <w:pPr>
              <w:pStyle w:val="Tabeltekst"/>
              <w:rPr>
                <w:shd w:val="clear" w:color="auto" w:fill="C0C0C0"/>
              </w:rPr>
            </w:pPr>
            <w:r w:rsidRPr="00EE3511">
              <w:rPr>
                <w:shd w:val="clear" w:color="auto" w:fill="C0C0C0"/>
              </w:rPr>
              <w:t>&lt;naam, plaats van vestiging&gt;</w:t>
            </w:r>
          </w:p>
          <w:p w14:paraId="04D1EF89" w14:textId="77777777" w:rsidR="0087618D" w:rsidRPr="00EE3511" w:rsidRDefault="0087618D" w:rsidP="00E51D44">
            <w:pPr>
              <w:pStyle w:val="Tabeltekst"/>
            </w:pPr>
            <w:r w:rsidRPr="00EE3511">
              <w:rPr>
                <w:shd w:val="clear" w:color="auto" w:fill="C0C0C0"/>
              </w:rPr>
              <w:br/>
            </w:r>
            <w:r w:rsidRPr="00EE3511">
              <w:rPr>
                <w:shd w:val="clear" w:color="auto" w:fill="C0C0C0"/>
              </w:rPr>
              <w:br/>
              <w:t>&lt;adres, contactpersoon, telefoonnummer&gt;</w:t>
            </w:r>
          </w:p>
        </w:tc>
      </w:tr>
      <w:tr w:rsidR="0087618D" w:rsidRPr="00EE3511" w14:paraId="317DCFF5" w14:textId="77777777" w:rsidTr="00F12FF6">
        <w:trPr>
          <w:trHeight w:val="193"/>
        </w:trPr>
        <w:tc>
          <w:tcPr>
            <w:tcW w:w="4395" w:type="dxa"/>
            <w:tcMar>
              <w:left w:w="0" w:type="dxa"/>
            </w:tcMar>
          </w:tcPr>
          <w:p w14:paraId="7B971F8A" w14:textId="77777777" w:rsidR="0087618D" w:rsidRPr="00EE3511" w:rsidRDefault="0087618D" w:rsidP="00E51D44">
            <w:pPr>
              <w:pStyle w:val="Tabelkopje"/>
            </w:pPr>
            <w:proofErr w:type="spellStart"/>
            <w:r w:rsidRPr="00EE3511">
              <w:t>Subcriteria</w:t>
            </w:r>
            <w:proofErr w:type="spellEnd"/>
            <w:r w:rsidRPr="00EE3511">
              <w:t xml:space="preserve"> van de kerncompetentie</w:t>
            </w:r>
          </w:p>
        </w:tc>
        <w:tc>
          <w:tcPr>
            <w:tcW w:w="4819" w:type="dxa"/>
            <w:tcMar>
              <w:right w:w="0" w:type="dxa"/>
            </w:tcMar>
          </w:tcPr>
          <w:p w14:paraId="6FA1E93E" w14:textId="77777777" w:rsidR="0087618D" w:rsidRPr="00EE3511" w:rsidRDefault="0087618D" w:rsidP="00E51D44">
            <w:pPr>
              <w:pStyle w:val="Tabelkopje"/>
            </w:pPr>
            <w:r w:rsidRPr="00EE3511">
              <w:t>In te vullen gegevens door inschrijver</w:t>
            </w:r>
          </w:p>
        </w:tc>
      </w:tr>
      <w:tr w:rsidR="0087618D" w:rsidRPr="00EE3511" w14:paraId="771BCE26" w14:textId="77777777" w:rsidTr="00F12FF6">
        <w:trPr>
          <w:trHeight w:val="400"/>
        </w:trPr>
        <w:tc>
          <w:tcPr>
            <w:tcW w:w="4395" w:type="dxa"/>
            <w:tcMar>
              <w:left w:w="0" w:type="dxa"/>
            </w:tcMar>
          </w:tcPr>
          <w:p w14:paraId="429FBB27" w14:textId="05852FE6" w:rsidR="0087618D" w:rsidRPr="00EE3511" w:rsidRDefault="0087618D" w:rsidP="0087618D">
            <w:pPr>
              <w:pStyle w:val="Tabeltekst"/>
              <w:numPr>
                <w:ilvl w:val="0"/>
                <w:numId w:val="35"/>
              </w:numPr>
            </w:pPr>
            <w:r w:rsidRPr="00EE3511">
              <w:t>uitgevoerd door inschrijver (indien het project is uitgevoerd in een samenwerkingsverband, gelden slechts de daadwerkelijk door inschrijver of betreffende derde concreet uitgevoerde werkzaamheden in het referentieproject, m</w:t>
            </w:r>
            <w:r w:rsidR="00F12FF6">
              <w:t xml:space="preserve">et andere woorden, </w:t>
            </w:r>
            <w:r w:rsidRPr="00EE3511">
              <w:t xml:space="preserve">het eigen relevante aandeel, </w:t>
            </w:r>
            <w:r w:rsidR="007D69B1">
              <w:t>‘</w:t>
            </w:r>
            <w:r w:rsidRPr="00EE3511">
              <w:t>slechts</w:t>
            </w:r>
            <w:r w:rsidR="007D69B1">
              <w:t>’</w:t>
            </w:r>
            <w:r w:rsidRPr="00EE3511">
              <w:t xml:space="preserve"> (eind)verantwoordelijk zijn volstaat hierbij niet)</w:t>
            </w:r>
          </w:p>
        </w:tc>
        <w:tc>
          <w:tcPr>
            <w:tcW w:w="4819" w:type="dxa"/>
            <w:tcMar>
              <w:right w:w="0" w:type="dxa"/>
            </w:tcMar>
          </w:tcPr>
          <w:p w14:paraId="04DB9625" w14:textId="212AFAB8" w:rsidR="0087618D" w:rsidRPr="00EE3511" w:rsidRDefault="0087618D" w:rsidP="00E51D44">
            <w:pPr>
              <w:pStyle w:val="Tabeltekst"/>
            </w:pPr>
            <w:r w:rsidRPr="00EE3511">
              <w:rPr>
                <w:shd w:val="clear" w:color="auto" w:fill="C0C0C0"/>
              </w:rPr>
              <w:t xml:space="preserve">&lt;toelichting waaruit blijkt dat de inschrijver behoort tot de </w:t>
            </w:r>
            <w:proofErr w:type="spellStart"/>
            <w:r w:rsidRPr="00EE3511">
              <w:rPr>
                <w:shd w:val="clear" w:color="auto" w:fill="C0C0C0"/>
              </w:rPr>
              <w:t>opdrachtnemende</w:t>
            </w:r>
            <w:proofErr w:type="spellEnd"/>
            <w:r w:rsidRPr="00EE3511">
              <w:rPr>
                <w:shd w:val="clear" w:color="auto" w:fill="C0C0C0"/>
              </w:rPr>
              <w:t xml:space="preserve"> partij van het referentieproject, in het geval van een samenwerkingsverband dient de rol van de inschrijver in het samenwerkingsverband in het betreffende referentieproject te zijn omschreven</w:t>
            </w:r>
            <w:r w:rsidRPr="00EE3511">
              <w:t xml:space="preserve"> </w:t>
            </w:r>
            <w:r w:rsidRPr="00EE3511">
              <w:rPr>
                <w:shd w:val="clear" w:color="auto" w:fill="C0C0C0"/>
              </w:rPr>
              <w:t xml:space="preserve">inclusief de daadwerkelijk door inschrijver of betreffende derde concreet uitgevoerde werkzaamheden, </w:t>
            </w:r>
            <w:r w:rsidR="007D69B1">
              <w:rPr>
                <w:shd w:val="clear" w:color="auto" w:fill="C0C0C0"/>
              </w:rPr>
              <w:t>‘</w:t>
            </w:r>
            <w:r w:rsidRPr="00EE3511">
              <w:rPr>
                <w:shd w:val="clear" w:color="auto" w:fill="C0C0C0"/>
              </w:rPr>
              <w:t>slechts</w:t>
            </w:r>
            <w:r w:rsidR="007D69B1">
              <w:rPr>
                <w:shd w:val="clear" w:color="auto" w:fill="C0C0C0"/>
              </w:rPr>
              <w:t>’</w:t>
            </w:r>
            <w:r w:rsidRPr="00EE3511">
              <w:rPr>
                <w:shd w:val="clear" w:color="auto" w:fill="C0C0C0"/>
              </w:rPr>
              <w:t xml:space="preserve"> (eind)verantwoordelijk zijn volstaat hierbij niet&gt;</w:t>
            </w:r>
          </w:p>
        </w:tc>
      </w:tr>
      <w:tr w:rsidR="0087618D" w:rsidRPr="00EE3511" w14:paraId="059092D5" w14:textId="77777777" w:rsidTr="00F12FF6">
        <w:trPr>
          <w:trHeight w:val="400"/>
        </w:trPr>
        <w:tc>
          <w:tcPr>
            <w:tcW w:w="4395" w:type="dxa"/>
            <w:tcMar>
              <w:left w:w="0" w:type="dxa"/>
            </w:tcMar>
          </w:tcPr>
          <w:p w14:paraId="00C0774D" w14:textId="7037CFC2" w:rsidR="0087618D" w:rsidRPr="00EE3511" w:rsidRDefault="0087618D" w:rsidP="0087618D">
            <w:pPr>
              <w:pStyle w:val="Tabeltekst"/>
              <w:numPr>
                <w:ilvl w:val="0"/>
                <w:numId w:val="35"/>
              </w:numPr>
            </w:pPr>
            <w:r w:rsidRPr="00EE3511">
              <w:t xml:space="preserve">opgeleverd in de periode van </w:t>
            </w:r>
            <w:r w:rsidR="007D69B1">
              <w:t>5 </w:t>
            </w:r>
            <w:r w:rsidRPr="00EE3511">
              <w:t xml:space="preserve">jaar voorafgaand aan de uiterste termijn van ontvangst inschrijvingen (de opdracht mag dus meer dan </w:t>
            </w:r>
            <w:r w:rsidR="007D69B1">
              <w:t>5 </w:t>
            </w:r>
            <w:r w:rsidRPr="00EE3511">
              <w:t>jaar geleden zijn gestart)</w:t>
            </w:r>
          </w:p>
        </w:tc>
        <w:tc>
          <w:tcPr>
            <w:tcW w:w="4819" w:type="dxa"/>
            <w:tcMar>
              <w:right w:w="0" w:type="dxa"/>
            </w:tcMar>
          </w:tcPr>
          <w:p w14:paraId="72AD833C" w14:textId="77777777" w:rsidR="0087618D" w:rsidRPr="00EE3511" w:rsidRDefault="0087618D" w:rsidP="00E51D44">
            <w:pPr>
              <w:pStyle w:val="Tabeltekst"/>
              <w:rPr>
                <w:shd w:val="clear" w:color="auto" w:fill="C0C0C0"/>
              </w:rPr>
            </w:pPr>
            <w:r w:rsidRPr="00EE3511">
              <w:rPr>
                <w:shd w:val="clear" w:color="auto" w:fill="C0C0C0"/>
              </w:rPr>
              <w:t>&lt;toelichting waaruit blijkt in welke periode de werkzaamheden zijn uitgevoerd, waaronder in elk geval de datum van opdracht en de datum van oplevering&gt;</w:t>
            </w:r>
          </w:p>
        </w:tc>
      </w:tr>
      <w:tr w:rsidR="0087618D" w:rsidRPr="00EE3511" w14:paraId="2C1EC1E2" w14:textId="77777777" w:rsidTr="00F12FF6">
        <w:trPr>
          <w:trHeight w:val="400"/>
        </w:trPr>
        <w:tc>
          <w:tcPr>
            <w:tcW w:w="4395" w:type="dxa"/>
            <w:tcMar>
              <w:left w:w="0" w:type="dxa"/>
            </w:tcMar>
          </w:tcPr>
          <w:p w14:paraId="165DA1F7" w14:textId="77777777" w:rsidR="0087618D" w:rsidRPr="00EE3511" w:rsidRDefault="0087618D" w:rsidP="0087618D">
            <w:pPr>
              <w:pStyle w:val="Tabeltekst"/>
              <w:numPr>
                <w:ilvl w:val="0"/>
                <w:numId w:val="35"/>
              </w:numPr>
            </w:pPr>
            <w:r w:rsidRPr="00EE3511">
              <w:t>op een vakkundige en regelmatige wijze uitgevoerd en tijdig opgeleverd, verleend uitstel daarin begrepen</w:t>
            </w:r>
          </w:p>
        </w:tc>
        <w:tc>
          <w:tcPr>
            <w:tcW w:w="4819" w:type="dxa"/>
            <w:tcMar>
              <w:right w:w="0" w:type="dxa"/>
            </w:tcMar>
          </w:tcPr>
          <w:p w14:paraId="211B3721" w14:textId="77777777" w:rsidR="0087618D" w:rsidRPr="00EE3511" w:rsidRDefault="0087618D" w:rsidP="00E51D44">
            <w:pPr>
              <w:pStyle w:val="Tabeltekst"/>
              <w:rPr>
                <w:shd w:val="clear" w:color="auto" w:fill="C0C0C0"/>
              </w:rPr>
            </w:pPr>
            <w:r w:rsidRPr="00EE3511">
              <w:rPr>
                <w:shd w:val="clear" w:color="auto" w:fill="C0C0C0"/>
              </w:rPr>
              <w:t>&lt;toelichting op het afronden van het project binnen de overeengekomen uitvoeringsduur, reden van eventuele vertraging&gt;</w:t>
            </w:r>
          </w:p>
        </w:tc>
      </w:tr>
      <w:tr w:rsidR="0087618D" w:rsidRPr="00EE3511" w14:paraId="352C105C" w14:textId="77777777" w:rsidTr="00F12FF6">
        <w:trPr>
          <w:trHeight w:val="400"/>
        </w:trPr>
        <w:tc>
          <w:tcPr>
            <w:tcW w:w="4395" w:type="dxa"/>
            <w:tcMar>
              <w:left w:w="0" w:type="dxa"/>
            </w:tcMar>
          </w:tcPr>
          <w:p w14:paraId="3300CD39" w14:textId="315C040C" w:rsidR="0087618D" w:rsidRPr="00EE3511" w:rsidRDefault="0087618D" w:rsidP="0087618D">
            <w:pPr>
              <w:numPr>
                <w:ilvl w:val="0"/>
                <w:numId w:val="35"/>
              </w:numPr>
              <w:rPr>
                <w:color w:val="005D76"/>
                <w:sz w:val="15"/>
              </w:rPr>
            </w:pPr>
            <w:r w:rsidRPr="00EE3511">
              <w:rPr>
                <w:color w:val="005D76"/>
                <w:sz w:val="15"/>
              </w:rPr>
              <w:t>omvat de realisatie (nieuwbouw of renovatie) van een schutsluis met een doorvaartbreedte van minimaal 20 x 4</w:t>
            </w:r>
            <w:r w:rsidR="00F12FF6">
              <w:rPr>
                <w:color w:val="005D76"/>
                <w:sz w:val="15"/>
              </w:rPr>
              <w:t> </w:t>
            </w:r>
            <w:r w:rsidRPr="00EE3511">
              <w:rPr>
                <w:color w:val="005D76"/>
                <w:sz w:val="15"/>
              </w:rPr>
              <w:t>meter met elektrotechnische en werktuigbouwkundige bewegingswerkzaamheden voor sluisdeuren</w:t>
            </w:r>
            <w:r w:rsidR="00CF3DE9">
              <w:rPr>
                <w:color w:val="005D76"/>
                <w:sz w:val="15"/>
              </w:rPr>
              <w:t xml:space="preserve"> </w:t>
            </w:r>
            <w:r w:rsidR="00CF3DE9" w:rsidRPr="00CF3DE9">
              <w:rPr>
                <w:color w:val="005D76"/>
                <w:sz w:val="15"/>
              </w:rPr>
              <w:t>of ander waterbouwkundig werk waar minimaal werkzaamheden zijn uitgevoerd aan het bewegingswerk van een</w:t>
            </w:r>
            <w:r w:rsidR="008075BE">
              <w:rPr>
                <w:color w:val="005D76"/>
                <w:sz w:val="15"/>
              </w:rPr>
              <w:t xml:space="preserve"> waterkerende</w:t>
            </w:r>
            <w:r w:rsidR="00CF3DE9" w:rsidRPr="00CF3DE9">
              <w:rPr>
                <w:color w:val="005D76"/>
                <w:sz w:val="15"/>
              </w:rPr>
              <w:t xml:space="preserve"> deur, een pompinstallatie, energievoorziening en het integrale bediening- en besturingssysteem</w:t>
            </w:r>
          </w:p>
        </w:tc>
        <w:tc>
          <w:tcPr>
            <w:tcW w:w="4819" w:type="dxa"/>
            <w:tcMar>
              <w:right w:w="0" w:type="dxa"/>
            </w:tcMar>
          </w:tcPr>
          <w:p w14:paraId="40CDE08B" w14:textId="77777777" w:rsidR="0087618D" w:rsidRPr="00EE3511" w:rsidRDefault="0087618D" w:rsidP="00E51D44">
            <w:pPr>
              <w:pStyle w:val="Tabeltekst"/>
              <w:rPr>
                <w:shd w:val="clear" w:color="auto" w:fill="C0C0C0"/>
              </w:rPr>
            </w:pPr>
            <w:r w:rsidRPr="00EE3511">
              <w:rPr>
                <w:shd w:val="clear" w:color="auto" w:fill="C0C0C0"/>
              </w:rPr>
              <w:t>&lt;toelichting op het ontwerp van de brug en de lengte van de overspanning&gt;</w:t>
            </w:r>
          </w:p>
        </w:tc>
      </w:tr>
      <w:tr w:rsidR="0087618D" w:rsidRPr="00EE3511" w14:paraId="7BC753DE" w14:textId="77777777" w:rsidTr="00F12FF6">
        <w:trPr>
          <w:trHeight w:val="400"/>
        </w:trPr>
        <w:tc>
          <w:tcPr>
            <w:tcW w:w="4395" w:type="dxa"/>
            <w:tcMar>
              <w:left w:w="0" w:type="dxa"/>
            </w:tcMar>
          </w:tcPr>
          <w:p w14:paraId="767C676B" w14:textId="4C817F32" w:rsidR="0087618D" w:rsidRPr="00EE3511" w:rsidRDefault="0087618D" w:rsidP="000C164E">
            <w:pPr>
              <w:pStyle w:val="Tabeltekst"/>
              <w:numPr>
                <w:ilvl w:val="0"/>
                <w:numId w:val="35"/>
              </w:numPr>
            </w:pPr>
            <w:r w:rsidRPr="00EE3511">
              <w:lastRenderedPageBreak/>
              <w:t xml:space="preserve">De schutsluis </w:t>
            </w:r>
            <w:r w:rsidR="009B4799">
              <w:t xml:space="preserve">of ander waterbouwkundige werk </w:t>
            </w:r>
            <w:r w:rsidRPr="00EE3511">
              <w:t xml:space="preserve">als bedoeld in </w:t>
            </w:r>
            <w:proofErr w:type="spellStart"/>
            <w:r w:rsidRPr="00EE3511">
              <w:t>subcriterium</w:t>
            </w:r>
            <w:proofErr w:type="spellEnd"/>
            <w:r w:rsidRPr="00EE3511">
              <w:t xml:space="preserve"> 4 heeft een aandeel in de aannemingssom of gefactureerd bedrag van minimaal EUR</w:t>
            </w:r>
            <w:r w:rsidR="00F12FF6">
              <w:t> </w:t>
            </w:r>
            <w:r w:rsidR="00CA5528">
              <w:t>2</w:t>
            </w:r>
            <w:r w:rsidR="00CA5528" w:rsidRPr="00EE3511">
              <w:t>.000.000,-</w:t>
            </w:r>
            <w:r w:rsidR="00CA5528">
              <w:t>-</w:t>
            </w:r>
            <w:r w:rsidR="00CA5528" w:rsidRPr="00EE3511">
              <w:t>.</w:t>
            </w:r>
          </w:p>
          <w:p w14:paraId="1D987773" w14:textId="77777777" w:rsidR="0087618D" w:rsidRPr="00EE3511" w:rsidRDefault="0087618D" w:rsidP="00E51D44">
            <w:pPr>
              <w:pStyle w:val="Tabeltekst"/>
              <w:ind w:left="301"/>
            </w:pPr>
          </w:p>
        </w:tc>
        <w:tc>
          <w:tcPr>
            <w:tcW w:w="4819" w:type="dxa"/>
            <w:tcMar>
              <w:right w:w="0" w:type="dxa"/>
            </w:tcMar>
          </w:tcPr>
          <w:p w14:paraId="7D2B28C0" w14:textId="77777777" w:rsidR="0087618D" w:rsidRPr="00EE3511" w:rsidRDefault="0087618D" w:rsidP="00E51D44">
            <w:pPr>
              <w:pStyle w:val="Tabeltekst"/>
              <w:rPr>
                <w:shd w:val="clear" w:color="auto" w:fill="C0C0C0"/>
              </w:rPr>
            </w:pPr>
            <w:r w:rsidRPr="00EE3511">
              <w:rPr>
                <w:shd w:val="clear" w:color="auto" w:fill="C0C0C0"/>
              </w:rPr>
              <w:t>&lt;relevante deel van de aannemingssom of het gefactureerd bedrag in EUR (exclusief omzetbelasting, waarbij in het geval van een samenwerkingsverband in het betreffende referentieproject het relevante deel van de inschrijver (dan wel de derde waar een beroep op wordt gedaan) is benoemd&gt;</w:t>
            </w:r>
          </w:p>
        </w:tc>
      </w:tr>
      <w:tr w:rsidR="0087618D" w:rsidRPr="00EE3511" w14:paraId="0730D50A" w14:textId="77777777" w:rsidTr="00F12FF6">
        <w:trPr>
          <w:trHeight w:val="400"/>
        </w:trPr>
        <w:tc>
          <w:tcPr>
            <w:tcW w:w="4395" w:type="dxa"/>
            <w:tcMar>
              <w:left w:w="0" w:type="dxa"/>
            </w:tcMar>
          </w:tcPr>
          <w:p w14:paraId="28E9713F" w14:textId="77777777" w:rsidR="0087618D" w:rsidRPr="00EE3511" w:rsidRDefault="0087618D" w:rsidP="0087618D">
            <w:pPr>
              <w:pStyle w:val="Tabeltekst"/>
              <w:numPr>
                <w:ilvl w:val="0"/>
                <w:numId w:val="35"/>
              </w:numPr>
            </w:pPr>
            <w:r w:rsidRPr="00EE3511">
              <w:t>tevredenheidsverklaring van de opdrachtgever is beschikbaar</w:t>
            </w:r>
          </w:p>
        </w:tc>
        <w:tc>
          <w:tcPr>
            <w:tcW w:w="4819" w:type="dxa"/>
            <w:tcMar>
              <w:right w:w="0" w:type="dxa"/>
            </w:tcMar>
          </w:tcPr>
          <w:p w14:paraId="1EAA52A2" w14:textId="77777777" w:rsidR="0087618D" w:rsidRPr="00EE3511" w:rsidRDefault="0087618D" w:rsidP="00E51D44">
            <w:pPr>
              <w:pStyle w:val="Tabeltekst"/>
              <w:rPr>
                <w:shd w:val="clear" w:color="auto" w:fill="C0C0C0"/>
              </w:rPr>
            </w:pPr>
            <w:r w:rsidRPr="00EE3511">
              <w:rPr>
                <w:shd w:val="clear" w:color="auto" w:fill="C0C0C0"/>
              </w:rPr>
              <w:t>&lt;bevestiging dat de tevredenheidsverklaring, waaruit blijkt dat de werkzaamheden naar tevredenheid van de opdrachtgever zijn uitgevoerd, kan na het daartoe gedane verzoek worden verstrekt&gt;</w:t>
            </w:r>
          </w:p>
        </w:tc>
      </w:tr>
    </w:tbl>
    <w:p w14:paraId="34388E75" w14:textId="63CD0FDB" w:rsidR="0087618D" w:rsidRPr="00EE3511" w:rsidRDefault="0087618D" w:rsidP="0087618D">
      <w:pPr>
        <w:pStyle w:val="Heading4"/>
        <w:numPr>
          <w:ilvl w:val="3"/>
          <w:numId w:val="1"/>
        </w:numPr>
        <w:rPr>
          <w:snapToGrid w:val="0"/>
        </w:rPr>
      </w:pPr>
      <w:r w:rsidRPr="00EE3511">
        <w:t>Kerncompetentie B:</w:t>
      </w:r>
      <w:r w:rsidR="00FA1209">
        <w:t xml:space="preserve"> </w:t>
      </w:r>
      <w:r w:rsidR="00FA1209">
        <w:rPr>
          <w:snapToGrid w:val="0"/>
        </w:rPr>
        <w:t>R</w:t>
      </w:r>
      <w:r w:rsidRPr="00EE3511">
        <w:rPr>
          <w:snapToGrid w:val="0"/>
        </w:rPr>
        <w:t>ealisatie (uitvoering) civiele betonbouw van minimaal 5 meter onder maaiveld</w:t>
      </w:r>
    </w:p>
    <w:p w14:paraId="2BDBAEE8" w14:textId="77777777" w:rsidR="0087618D" w:rsidRPr="00EE3511" w:rsidRDefault="0087618D" w:rsidP="0087618D"/>
    <w:p w14:paraId="25D1D6F8" w14:textId="77777777" w:rsidR="0087618D" w:rsidRPr="00EE3511" w:rsidRDefault="0087618D" w:rsidP="0087618D"/>
    <w:p w14:paraId="7E30B604" w14:textId="3C3298E9" w:rsidR="0087618D" w:rsidRDefault="0087618D" w:rsidP="0087618D">
      <w:pPr>
        <w:pStyle w:val="Caption"/>
      </w:pPr>
      <w:r w:rsidRPr="00EE3511">
        <w:t>Tabel V</w:t>
      </w:r>
      <w:r w:rsidRPr="00EE3511">
        <w:rPr>
          <w:noProof/>
        </w:rPr>
        <w:t>.</w:t>
      </w:r>
      <w:r w:rsidRPr="00EE3511">
        <w:fldChar w:fldCharType="begin"/>
      </w:r>
      <w:r w:rsidRPr="00EE3511">
        <w:instrText xml:space="preserve"> SEQ Tabel \* ARABIC \s 1 </w:instrText>
      </w:r>
      <w:r w:rsidRPr="00EE3511">
        <w:fldChar w:fldCharType="separate"/>
      </w:r>
      <w:r w:rsidR="00C460F3">
        <w:rPr>
          <w:noProof/>
        </w:rPr>
        <w:t>2</w:t>
      </w:r>
      <w:r w:rsidRPr="00EE3511">
        <w:rPr>
          <w:noProof/>
        </w:rPr>
        <w:fldChar w:fldCharType="end"/>
      </w:r>
      <w:r w:rsidRPr="00EE3511">
        <w:t xml:space="preserve"> Formulier referentieproject kerncompetentie B</w:t>
      </w:r>
    </w:p>
    <w:p w14:paraId="730755A7" w14:textId="77777777" w:rsidR="00F12FF6" w:rsidRPr="002B3F08" w:rsidRDefault="00F12FF6" w:rsidP="00F12FF6">
      <w:pPr>
        <w:keepNext/>
        <w:keepLines/>
        <w:spacing w:line="150" w:lineRule="exact"/>
        <w:rPr>
          <w:sz w:val="15"/>
        </w:rPr>
      </w:pPr>
    </w:p>
    <w:tbl>
      <w:tblPr>
        <w:tblW w:w="0" w:type="auto"/>
        <w:tblBorders>
          <w:top w:val="single" w:sz="8" w:space="0" w:color="005D76"/>
          <w:bottom w:val="single" w:sz="8" w:space="0" w:color="005D76"/>
          <w:insideH w:val="single" w:sz="2" w:space="0" w:color="005D76"/>
          <w:insideV w:val="single" w:sz="2" w:space="0" w:color="005D76"/>
        </w:tblBorders>
        <w:tblLayout w:type="fixed"/>
        <w:tblCellMar>
          <w:top w:w="57" w:type="dxa"/>
          <w:left w:w="170" w:type="dxa"/>
          <w:bottom w:w="57" w:type="dxa"/>
          <w:right w:w="170" w:type="dxa"/>
        </w:tblCellMar>
        <w:tblLook w:val="0000" w:firstRow="0" w:lastRow="0" w:firstColumn="0" w:lastColumn="0" w:noHBand="0" w:noVBand="0"/>
      </w:tblPr>
      <w:tblGrid>
        <w:gridCol w:w="4678"/>
        <w:gridCol w:w="3963"/>
      </w:tblGrid>
      <w:tr w:rsidR="0087618D" w:rsidRPr="00EE3511" w14:paraId="643DCCE6" w14:textId="77777777" w:rsidTr="00F12FF6">
        <w:trPr>
          <w:trHeight w:val="254"/>
        </w:trPr>
        <w:tc>
          <w:tcPr>
            <w:tcW w:w="4678" w:type="dxa"/>
            <w:tcBorders>
              <w:top w:val="single" w:sz="8" w:space="0" w:color="005D76"/>
              <w:bottom w:val="single" w:sz="8" w:space="0" w:color="005D76"/>
            </w:tcBorders>
            <w:tcMar>
              <w:left w:w="0" w:type="dxa"/>
            </w:tcMar>
          </w:tcPr>
          <w:p w14:paraId="2DC3B40F" w14:textId="77777777" w:rsidR="0087618D" w:rsidRPr="00EE3511" w:rsidRDefault="0087618D" w:rsidP="00E51D44">
            <w:pPr>
              <w:pStyle w:val="Tabelkopje"/>
            </w:pPr>
            <w:r w:rsidRPr="00EE3511">
              <w:t>Algemene gegevens referentieproject</w:t>
            </w:r>
          </w:p>
        </w:tc>
        <w:tc>
          <w:tcPr>
            <w:tcW w:w="3963" w:type="dxa"/>
            <w:tcBorders>
              <w:top w:val="single" w:sz="8" w:space="0" w:color="005D76"/>
              <w:bottom w:val="single" w:sz="8" w:space="0" w:color="005D76"/>
            </w:tcBorders>
            <w:tcMar>
              <w:right w:w="0" w:type="dxa"/>
            </w:tcMar>
          </w:tcPr>
          <w:p w14:paraId="47DF7FFC" w14:textId="77777777" w:rsidR="0087618D" w:rsidRPr="00EE3511" w:rsidRDefault="0087618D" w:rsidP="00E51D44">
            <w:pPr>
              <w:pStyle w:val="Tabelkopje"/>
            </w:pPr>
            <w:r w:rsidRPr="00EE3511">
              <w:t>In te vullen gegevens door inschrijver</w:t>
            </w:r>
          </w:p>
        </w:tc>
      </w:tr>
      <w:tr w:rsidR="0087618D" w:rsidRPr="00EE3511" w14:paraId="6610A765" w14:textId="77777777" w:rsidTr="00F12FF6">
        <w:trPr>
          <w:trHeight w:val="254"/>
        </w:trPr>
        <w:tc>
          <w:tcPr>
            <w:tcW w:w="4678" w:type="dxa"/>
            <w:tcBorders>
              <w:top w:val="single" w:sz="8" w:space="0" w:color="005D76"/>
            </w:tcBorders>
            <w:tcMar>
              <w:left w:w="0" w:type="dxa"/>
            </w:tcMar>
          </w:tcPr>
          <w:p w14:paraId="31EA720A" w14:textId="77777777" w:rsidR="0087618D" w:rsidRPr="00EE3511" w:rsidRDefault="0087618D" w:rsidP="00E51D44">
            <w:pPr>
              <w:pStyle w:val="Tabeltekst"/>
            </w:pPr>
            <w:r w:rsidRPr="00EE3511">
              <w:rPr>
                <w:rFonts w:cs="Segoe UI"/>
              </w:rPr>
              <w:t>naam inschrijver (of naam derde in geval van een beroep op derde)</w:t>
            </w:r>
          </w:p>
        </w:tc>
        <w:tc>
          <w:tcPr>
            <w:tcW w:w="3963" w:type="dxa"/>
            <w:tcBorders>
              <w:top w:val="single" w:sz="8" w:space="0" w:color="005D76"/>
            </w:tcBorders>
            <w:tcMar>
              <w:right w:w="0" w:type="dxa"/>
            </w:tcMar>
          </w:tcPr>
          <w:p w14:paraId="0A25C559" w14:textId="77777777" w:rsidR="0087618D" w:rsidRPr="00EE3511" w:rsidRDefault="0087618D" w:rsidP="00E51D44">
            <w:pPr>
              <w:pStyle w:val="Tabeltekst"/>
              <w:rPr>
                <w:shd w:val="clear" w:color="auto" w:fill="C0C0C0"/>
              </w:rPr>
            </w:pPr>
            <w:r w:rsidRPr="00EE3511">
              <w:rPr>
                <w:shd w:val="clear" w:color="auto" w:fill="C0C0C0"/>
              </w:rPr>
              <w:t>&lt; naam &gt;</w:t>
            </w:r>
          </w:p>
        </w:tc>
      </w:tr>
      <w:tr w:rsidR="0087618D" w:rsidRPr="00EE3511" w14:paraId="44239BB5" w14:textId="77777777" w:rsidTr="00F12FF6">
        <w:trPr>
          <w:trHeight w:val="254"/>
        </w:trPr>
        <w:tc>
          <w:tcPr>
            <w:tcW w:w="4678" w:type="dxa"/>
            <w:tcBorders>
              <w:top w:val="single" w:sz="8" w:space="0" w:color="005D76"/>
            </w:tcBorders>
            <w:tcMar>
              <w:left w:w="0" w:type="dxa"/>
            </w:tcMar>
          </w:tcPr>
          <w:p w14:paraId="27F2B325" w14:textId="77777777" w:rsidR="0087618D" w:rsidRPr="00EE3511" w:rsidRDefault="0087618D" w:rsidP="00E51D44">
            <w:pPr>
              <w:pStyle w:val="Tabeltekst"/>
            </w:pPr>
            <w:r w:rsidRPr="00EE3511">
              <w:t>naam project</w:t>
            </w:r>
          </w:p>
        </w:tc>
        <w:tc>
          <w:tcPr>
            <w:tcW w:w="3963" w:type="dxa"/>
            <w:tcBorders>
              <w:top w:val="single" w:sz="8" w:space="0" w:color="005D76"/>
            </w:tcBorders>
            <w:tcMar>
              <w:right w:w="0" w:type="dxa"/>
            </w:tcMar>
          </w:tcPr>
          <w:p w14:paraId="24CF6A09" w14:textId="77777777" w:rsidR="0087618D" w:rsidRPr="00EE3511" w:rsidRDefault="0087618D" w:rsidP="00E51D44">
            <w:pPr>
              <w:pStyle w:val="Tabeltekst"/>
            </w:pPr>
            <w:r w:rsidRPr="00EE3511">
              <w:rPr>
                <w:shd w:val="clear" w:color="auto" w:fill="C0C0C0"/>
              </w:rPr>
              <w:t>&lt;naam project, bestek-/projectnummer&gt;</w:t>
            </w:r>
          </w:p>
        </w:tc>
      </w:tr>
      <w:tr w:rsidR="0087618D" w:rsidRPr="00EE3511" w14:paraId="48637069" w14:textId="77777777" w:rsidTr="00F12FF6">
        <w:trPr>
          <w:trHeight w:val="286"/>
        </w:trPr>
        <w:tc>
          <w:tcPr>
            <w:tcW w:w="4678" w:type="dxa"/>
            <w:tcMar>
              <w:left w:w="0" w:type="dxa"/>
            </w:tcMar>
          </w:tcPr>
          <w:p w14:paraId="251950B0" w14:textId="77777777" w:rsidR="0087618D" w:rsidRPr="00EE3511" w:rsidRDefault="0087618D" w:rsidP="00E51D44">
            <w:pPr>
              <w:pStyle w:val="Tabeltekst"/>
            </w:pPr>
            <w:r w:rsidRPr="00EE3511">
              <w:t>beschrijving project</w:t>
            </w:r>
          </w:p>
        </w:tc>
        <w:tc>
          <w:tcPr>
            <w:tcW w:w="3963" w:type="dxa"/>
            <w:tcMar>
              <w:right w:w="0" w:type="dxa"/>
            </w:tcMar>
          </w:tcPr>
          <w:p w14:paraId="573932EC" w14:textId="77777777" w:rsidR="0087618D" w:rsidRPr="00EE3511" w:rsidRDefault="0087618D" w:rsidP="00E51D44">
            <w:pPr>
              <w:pStyle w:val="Tabeltekst"/>
            </w:pPr>
            <w:r w:rsidRPr="00EE3511">
              <w:rPr>
                <w:shd w:val="clear" w:color="auto" w:fill="C0C0C0"/>
              </w:rPr>
              <w:t>&lt;korte omschrijving van het project op hoofdlijnen, circa 100 woorden&gt;</w:t>
            </w:r>
          </w:p>
        </w:tc>
      </w:tr>
      <w:tr w:rsidR="0087618D" w:rsidRPr="00EE3511" w14:paraId="586FE05D" w14:textId="77777777" w:rsidTr="00F12FF6">
        <w:trPr>
          <w:trHeight w:val="1023"/>
        </w:trPr>
        <w:tc>
          <w:tcPr>
            <w:tcW w:w="4678" w:type="dxa"/>
            <w:tcMar>
              <w:left w:w="0" w:type="dxa"/>
            </w:tcMar>
          </w:tcPr>
          <w:p w14:paraId="29DC3C78" w14:textId="77777777" w:rsidR="0087618D" w:rsidRPr="00EE3511" w:rsidRDefault="0087618D" w:rsidP="00E51D44">
            <w:pPr>
              <w:pStyle w:val="Tabeltekst"/>
            </w:pPr>
            <w:r w:rsidRPr="00EE3511">
              <w:t>naam opdrachtgever</w:t>
            </w:r>
          </w:p>
          <w:p w14:paraId="010896A6" w14:textId="77777777" w:rsidR="0087618D" w:rsidRPr="00EE3511" w:rsidRDefault="0087618D" w:rsidP="00E51D44">
            <w:pPr>
              <w:pStyle w:val="Tabeltekst"/>
            </w:pPr>
            <w:r w:rsidRPr="00EE3511">
              <w:br/>
            </w:r>
            <w:proofErr w:type="spellStart"/>
            <w:r w:rsidRPr="00EE3511">
              <w:t>directievoerende</w:t>
            </w:r>
            <w:proofErr w:type="spellEnd"/>
            <w:r w:rsidRPr="00EE3511">
              <w:t xml:space="preserve"> instantie/ contractbeheersing opdrachtgever</w:t>
            </w:r>
          </w:p>
          <w:p w14:paraId="4188039F" w14:textId="77777777" w:rsidR="0087618D" w:rsidRPr="00EE3511" w:rsidRDefault="0087618D" w:rsidP="00E51D44">
            <w:pPr>
              <w:pStyle w:val="Tabeltekst"/>
            </w:pPr>
            <w:r w:rsidRPr="00EE3511">
              <w:br/>
              <w:t>van ten minste van één van bovengenoemde instanties de contactgegevens</w:t>
            </w:r>
          </w:p>
        </w:tc>
        <w:tc>
          <w:tcPr>
            <w:tcW w:w="3963" w:type="dxa"/>
            <w:tcMar>
              <w:right w:w="0" w:type="dxa"/>
            </w:tcMar>
          </w:tcPr>
          <w:p w14:paraId="19FFAFC6" w14:textId="77777777" w:rsidR="0087618D" w:rsidRPr="00EE3511" w:rsidRDefault="0087618D" w:rsidP="00E51D44">
            <w:pPr>
              <w:pStyle w:val="Tabeltekst"/>
              <w:rPr>
                <w:shd w:val="clear" w:color="auto" w:fill="C0C0C0"/>
              </w:rPr>
            </w:pPr>
            <w:r w:rsidRPr="00EE3511">
              <w:rPr>
                <w:shd w:val="clear" w:color="auto" w:fill="C0C0C0"/>
              </w:rPr>
              <w:t>&lt;naam, plaats van vestiging&gt;</w:t>
            </w:r>
          </w:p>
          <w:p w14:paraId="0107090A" w14:textId="77777777" w:rsidR="0087618D" w:rsidRPr="00EE3511" w:rsidRDefault="0087618D" w:rsidP="00E51D44">
            <w:pPr>
              <w:pStyle w:val="Tabeltekst"/>
              <w:rPr>
                <w:shd w:val="clear" w:color="auto" w:fill="C0C0C0"/>
              </w:rPr>
            </w:pPr>
          </w:p>
          <w:p w14:paraId="05F26A67" w14:textId="77777777" w:rsidR="0087618D" w:rsidRPr="00EE3511" w:rsidRDefault="0087618D" w:rsidP="00E51D44">
            <w:pPr>
              <w:pStyle w:val="Tabeltekst"/>
              <w:rPr>
                <w:shd w:val="clear" w:color="auto" w:fill="C0C0C0"/>
              </w:rPr>
            </w:pPr>
            <w:r w:rsidRPr="00EE3511">
              <w:rPr>
                <w:shd w:val="clear" w:color="auto" w:fill="C0C0C0"/>
              </w:rPr>
              <w:t>&lt;naam, plaats van vestiging&gt;</w:t>
            </w:r>
          </w:p>
          <w:p w14:paraId="3FE89383" w14:textId="77777777" w:rsidR="0087618D" w:rsidRPr="00EE3511" w:rsidRDefault="0087618D" w:rsidP="00E51D44">
            <w:pPr>
              <w:pStyle w:val="Tabeltekst"/>
            </w:pPr>
            <w:r w:rsidRPr="00EE3511">
              <w:rPr>
                <w:shd w:val="clear" w:color="auto" w:fill="C0C0C0"/>
              </w:rPr>
              <w:br/>
            </w:r>
            <w:r w:rsidRPr="00EE3511">
              <w:rPr>
                <w:shd w:val="clear" w:color="auto" w:fill="C0C0C0"/>
              </w:rPr>
              <w:br/>
              <w:t>&lt;adres, contactpersoon, telefoonnummer&gt;</w:t>
            </w:r>
          </w:p>
        </w:tc>
      </w:tr>
      <w:tr w:rsidR="0087618D" w:rsidRPr="00EE3511" w14:paraId="617B3640" w14:textId="77777777" w:rsidTr="00F12FF6">
        <w:trPr>
          <w:trHeight w:val="193"/>
        </w:trPr>
        <w:tc>
          <w:tcPr>
            <w:tcW w:w="4678" w:type="dxa"/>
            <w:tcMar>
              <w:left w:w="0" w:type="dxa"/>
            </w:tcMar>
          </w:tcPr>
          <w:p w14:paraId="56FF2D38" w14:textId="77777777" w:rsidR="0087618D" w:rsidRPr="00EE3511" w:rsidRDefault="0087618D" w:rsidP="00E51D44">
            <w:pPr>
              <w:pStyle w:val="Tabelkopje"/>
            </w:pPr>
            <w:proofErr w:type="spellStart"/>
            <w:r w:rsidRPr="00EE3511">
              <w:t>Subcriteria</w:t>
            </w:r>
            <w:proofErr w:type="spellEnd"/>
            <w:r w:rsidRPr="00EE3511">
              <w:t xml:space="preserve"> van de kerncompetentie</w:t>
            </w:r>
          </w:p>
        </w:tc>
        <w:tc>
          <w:tcPr>
            <w:tcW w:w="3963" w:type="dxa"/>
            <w:tcMar>
              <w:right w:w="0" w:type="dxa"/>
            </w:tcMar>
          </w:tcPr>
          <w:p w14:paraId="1676AA98" w14:textId="77777777" w:rsidR="0087618D" w:rsidRPr="00EE3511" w:rsidRDefault="0087618D" w:rsidP="00E51D44">
            <w:pPr>
              <w:pStyle w:val="Tabelkopje"/>
            </w:pPr>
            <w:r w:rsidRPr="00EE3511">
              <w:t>In te vullen gegevens door inschrijver</w:t>
            </w:r>
          </w:p>
        </w:tc>
      </w:tr>
      <w:tr w:rsidR="0087618D" w:rsidRPr="00EE3511" w14:paraId="481389A3" w14:textId="77777777" w:rsidTr="00F12FF6">
        <w:trPr>
          <w:trHeight w:val="400"/>
        </w:trPr>
        <w:tc>
          <w:tcPr>
            <w:tcW w:w="4678" w:type="dxa"/>
            <w:tcMar>
              <w:left w:w="0" w:type="dxa"/>
            </w:tcMar>
          </w:tcPr>
          <w:p w14:paraId="4EDD1575" w14:textId="58DF2E87" w:rsidR="0087618D" w:rsidRPr="00EE3511" w:rsidRDefault="0087618D" w:rsidP="0087618D">
            <w:pPr>
              <w:pStyle w:val="Tabeltekst"/>
              <w:numPr>
                <w:ilvl w:val="0"/>
                <w:numId w:val="36"/>
              </w:numPr>
            </w:pPr>
            <w:r w:rsidRPr="00EE3511">
              <w:t xml:space="preserve">uitgevoerd door inschrijver (indien het project is uitgevoerd in een samenwerkingsverband, gelden slechts de daadwerkelijk door inschrijver of betreffende derde concreet uitgevoerde werkzaamheden in het referentieproject, m.a.w. het eigen relevante aandeel, </w:t>
            </w:r>
            <w:r w:rsidR="007D69B1">
              <w:t>‘</w:t>
            </w:r>
            <w:r w:rsidRPr="00EE3511">
              <w:t>slechts</w:t>
            </w:r>
            <w:r w:rsidR="007D69B1">
              <w:t>’</w:t>
            </w:r>
            <w:r w:rsidRPr="00EE3511">
              <w:t xml:space="preserve"> (eind)verantwoordelijk zijn volstaat hierbij niet)</w:t>
            </w:r>
          </w:p>
        </w:tc>
        <w:tc>
          <w:tcPr>
            <w:tcW w:w="3963" w:type="dxa"/>
            <w:tcMar>
              <w:right w:w="0" w:type="dxa"/>
            </w:tcMar>
          </w:tcPr>
          <w:p w14:paraId="128D0C0A" w14:textId="6FCB991C" w:rsidR="0087618D" w:rsidRPr="00EE3511" w:rsidRDefault="0087618D" w:rsidP="00E51D44">
            <w:pPr>
              <w:pStyle w:val="Tabeltekst"/>
            </w:pPr>
            <w:r w:rsidRPr="00EE3511">
              <w:rPr>
                <w:shd w:val="clear" w:color="auto" w:fill="C0C0C0"/>
              </w:rPr>
              <w:t xml:space="preserve">&lt;toelichting waaruit blijkt dat de inschrijver behoort tot de </w:t>
            </w:r>
            <w:proofErr w:type="spellStart"/>
            <w:r w:rsidRPr="00EE3511">
              <w:rPr>
                <w:shd w:val="clear" w:color="auto" w:fill="C0C0C0"/>
              </w:rPr>
              <w:t>opdrachtnemende</w:t>
            </w:r>
            <w:proofErr w:type="spellEnd"/>
            <w:r w:rsidRPr="00EE3511">
              <w:rPr>
                <w:shd w:val="clear" w:color="auto" w:fill="C0C0C0"/>
              </w:rPr>
              <w:t xml:space="preserve"> partij van het referentieproject, in het geval van een samenwerkingsverband dient de rol van de inschrijver in het samenwerkingsverband in het betreffende referentieproject te zijn omschreven</w:t>
            </w:r>
            <w:r w:rsidRPr="00EE3511">
              <w:t xml:space="preserve"> </w:t>
            </w:r>
            <w:r w:rsidRPr="00EE3511">
              <w:rPr>
                <w:shd w:val="clear" w:color="auto" w:fill="C0C0C0"/>
              </w:rPr>
              <w:t xml:space="preserve">inclusief de daadwerkelijk door inschrijver of betreffende derde concreet uitgevoerde werkzaamheden, </w:t>
            </w:r>
            <w:r w:rsidR="007D69B1">
              <w:rPr>
                <w:shd w:val="clear" w:color="auto" w:fill="C0C0C0"/>
              </w:rPr>
              <w:t>‘</w:t>
            </w:r>
            <w:r w:rsidRPr="00EE3511">
              <w:rPr>
                <w:shd w:val="clear" w:color="auto" w:fill="C0C0C0"/>
              </w:rPr>
              <w:t>slechts</w:t>
            </w:r>
            <w:r w:rsidR="007D69B1">
              <w:rPr>
                <w:shd w:val="clear" w:color="auto" w:fill="C0C0C0"/>
              </w:rPr>
              <w:t>’</w:t>
            </w:r>
            <w:r w:rsidRPr="00EE3511">
              <w:rPr>
                <w:shd w:val="clear" w:color="auto" w:fill="C0C0C0"/>
              </w:rPr>
              <w:t xml:space="preserve"> (eind)verantwoordelijk zijn volstaat hierbij niet &gt;</w:t>
            </w:r>
          </w:p>
        </w:tc>
      </w:tr>
      <w:tr w:rsidR="0087618D" w:rsidRPr="00EE3511" w14:paraId="59AE0858" w14:textId="77777777" w:rsidTr="00F12FF6">
        <w:trPr>
          <w:trHeight w:val="400"/>
        </w:trPr>
        <w:tc>
          <w:tcPr>
            <w:tcW w:w="4678" w:type="dxa"/>
            <w:tcMar>
              <w:left w:w="0" w:type="dxa"/>
            </w:tcMar>
          </w:tcPr>
          <w:p w14:paraId="30942049" w14:textId="529296AF" w:rsidR="0087618D" w:rsidRPr="00EE3511" w:rsidRDefault="0087618D" w:rsidP="0087618D">
            <w:pPr>
              <w:pStyle w:val="Tabeltekst"/>
              <w:numPr>
                <w:ilvl w:val="0"/>
                <w:numId w:val="36"/>
              </w:numPr>
            </w:pPr>
            <w:r w:rsidRPr="00EE3511">
              <w:t xml:space="preserve">opgeleverd in de periode van </w:t>
            </w:r>
            <w:r w:rsidR="007D69B1">
              <w:t>5 </w:t>
            </w:r>
            <w:r w:rsidRPr="00EE3511">
              <w:t xml:space="preserve">jaar voorafgaand aan de uiterste termijn van ontvangst inschrijvingen (de opdracht mag dus meer dan </w:t>
            </w:r>
            <w:r w:rsidR="007D69B1">
              <w:t>5 </w:t>
            </w:r>
            <w:r w:rsidRPr="00EE3511">
              <w:t>jaar geleden zijn gestart)</w:t>
            </w:r>
          </w:p>
        </w:tc>
        <w:tc>
          <w:tcPr>
            <w:tcW w:w="3963" w:type="dxa"/>
            <w:tcMar>
              <w:right w:w="0" w:type="dxa"/>
            </w:tcMar>
          </w:tcPr>
          <w:p w14:paraId="3DA763D7" w14:textId="77777777" w:rsidR="0087618D" w:rsidRPr="00EE3511" w:rsidRDefault="0087618D" w:rsidP="00E51D44">
            <w:pPr>
              <w:pStyle w:val="Tabeltekst"/>
              <w:rPr>
                <w:shd w:val="clear" w:color="auto" w:fill="C0C0C0"/>
              </w:rPr>
            </w:pPr>
            <w:r w:rsidRPr="00EE3511">
              <w:rPr>
                <w:shd w:val="clear" w:color="auto" w:fill="C0C0C0"/>
              </w:rPr>
              <w:t>&lt;toelichting waaruit blijkt in welke periode de werkzaamheden zijn uitgevoerd, waaronder in elk geval de datum van opdracht en de datum van acceptatie van het ontwerp&gt;</w:t>
            </w:r>
          </w:p>
        </w:tc>
      </w:tr>
      <w:tr w:rsidR="0087618D" w:rsidRPr="00EE3511" w14:paraId="2AA3F6B5" w14:textId="77777777" w:rsidTr="00F12FF6">
        <w:trPr>
          <w:trHeight w:val="400"/>
        </w:trPr>
        <w:tc>
          <w:tcPr>
            <w:tcW w:w="4678" w:type="dxa"/>
            <w:tcMar>
              <w:left w:w="0" w:type="dxa"/>
            </w:tcMar>
          </w:tcPr>
          <w:p w14:paraId="0482FEA0" w14:textId="77777777" w:rsidR="0087618D" w:rsidRPr="00EE3511" w:rsidRDefault="0087618D" w:rsidP="0087618D">
            <w:pPr>
              <w:pStyle w:val="Tabeltekst"/>
              <w:numPr>
                <w:ilvl w:val="0"/>
                <w:numId w:val="36"/>
              </w:numPr>
            </w:pPr>
            <w:r w:rsidRPr="00EE3511">
              <w:t>op een vakkundige en regelmatige wijze uitgevoerd en tijdig opgeleverd, verleend uitstel daarin begrepen</w:t>
            </w:r>
          </w:p>
        </w:tc>
        <w:tc>
          <w:tcPr>
            <w:tcW w:w="3963" w:type="dxa"/>
            <w:tcMar>
              <w:right w:w="0" w:type="dxa"/>
            </w:tcMar>
          </w:tcPr>
          <w:p w14:paraId="306EEDC2" w14:textId="77777777" w:rsidR="0087618D" w:rsidRPr="00EE3511" w:rsidRDefault="0087618D" w:rsidP="00E51D44">
            <w:pPr>
              <w:pStyle w:val="Tabeltekst"/>
              <w:rPr>
                <w:shd w:val="clear" w:color="auto" w:fill="C0C0C0"/>
              </w:rPr>
            </w:pPr>
            <w:r w:rsidRPr="00EE3511">
              <w:rPr>
                <w:shd w:val="clear" w:color="auto" w:fill="C0C0C0"/>
              </w:rPr>
              <w:t>&lt;toelichting op het afronden van het project binnen de overeengekomen uitvoeringsduur, reden van eventuele vertraging&gt;</w:t>
            </w:r>
          </w:p>
        </w:tc>
      </w:tr>
      <w:tr w:rsidR="0087618D" w:rsidRPr="00EE3511" w14:paraId="7A2A86CA" w14:textId="77777777" w:rsidTr="00F12FF6">
        <w:trPr>
          <w:trHeight w:val="400"/>
        </w:trPr>
        <w:tc>
          <w:tcPr>
            <w:tcW w:w="4678" w:type="dxa"/>
            <w:tcMar>
              <w:left w:w="0" w:type="dxa"/>
            </w:tcMar>
          </w:tcPr>
          <w:p w14:paraId="6F3C3F50" w14:textId="77777777" w:rsidR="0087618D" w:rsidRPr="00EE3511" w:rsidRDefault="0087618D" w:rsidP="0087618D">
            <w:pPr>
              <w:pStyle w:val="Tabeltekst"/>
              <w:numPr>
                <w:ilvl w:val="0"/>
                <w:numId w:val="36"/>
              </w:numPr>
            </w:pPr>
            <w:r w:rsidRPr="00EE3511">
              <w:t>Omvat de realisatie (uitvoering) van civiele betonbouw in een bouwkuip tot minimaal 5 meter onder maaiveld met een oppervlakte van 80m</w:t>
            </w:r>
            <w:r w:rsidRPr="00EE3511">
              <w:rPr>
                <w:vertAlign w:val="superscript"/>
              </w:rPr>
              <w:t>2</w:t>
            </w:r>
            <w:r w:rsidRPr="00EE3511">
              <w:t>;</w:t>
            </w:r>
          </w:p>
        </w:tc>
        <w:tc>
          <w:tcPr>
            <w:tcW w:w="3963" w:type="dxa"/>
            <w:tcMar>
              <w:right w:w="0" w:type="dxa"/>
            </w:tcMar>
          </w:tcPr>
          <w:p w14:paraId="7555DDCA" w14:textId="77777777" w:rsidR="0087618D" w:rsidRPr="00EE3511" w:rsidRDefault="0087618D" w:rsidP="00E51D44">
            <w:pPr>
              <w:pStyle w:val="Tabeltekst"/>
              <w:rPr>
                <w:shd w:val="clear" w:color="auto" w:fill="C0C0C0"/>
              </w:rPr>
            </w:pPr>
            <w:r w:rsidRPr="00EE3511">
              <w:rPr>
                <w:shd w:val="clear" w:color="auto" w:fill="C0C0C0"/>
              </w:rPr>
              <w:t xml:space="preserve">&lt;toelichting aansluitend op de gestelde </w:t>
            </w:r>
            <w:proofErr w:type="spellStart"/>
            <w:r w:rsidRPr="00EE3511">
              <w:rPr>
                <w:shd w:val="clear" w:color="auto" w:fill="C0C0C0"/>
              </w:rPr>
              <w:t>subcriteria</w:t>
            </w:r>
            <w:proofErr w:type="spellEnd"/>
            <w:r w:rsidRPr="00EE3511">
              <w:rPr>
                <w:shd w:val="clear" w:color="auto" w:fill="C0C0C0"/>
              </w:rPr>
              <w:t>&gt;</w:t>
            </w:r>
          </w:p>
        </w:tc>
      </w:tr>
      <w:tr w:rsidR="0087618D" w:rsidRPr="00EE3511" w14:paraId="1D51E935" w14:textId="77777777" w:rsidTr="00F12FF6">
        <w:trPr>
          <w:trHeight w:val="400"/>
        </w:trPr>
        <w:tc>
          <w:tcPr>
            <w:tcW w:w="4678" w:type="dxa"/>
            <w:tcMar>
              <w:left w:w="0" w:type="dxa"/>
            </w:tcMar>
          </w:tcPr>
          <w:p w14:paraId="4C81EFB0" w14:textId="77777777" w:rsidR="0087618D" w:rsidRPr="00EE3511" w:rsidRDefault="0087618D" w:rsidP="0087618D">
            <w:pPr>
              <w:pStyle w:val="Tabeltekst"/>
              <w:numPr>
                <w:ilvl w:val="0"/>
                <w:numId w:val="36"/>
              </w:numPr>
            </w:pPr>
            <w:r w:rsidRPr="00EE3511">
              <w:t>tevredenheidsverklaring van de opdrachtgever is beschikbaar</w:t>
            </w:r>
          </w:p>
        </w:tc>
        <w:tc>
          <w:tcPr>
            <w:tcW w:w="3963" w:type="dxa"/>
            <w:tcMar>
              <w:right w:w="0" w:type="dxa"/>
            </w:tcMar>
          </w:tcPr>
          <w:p w14:paraId="2FD519F7" w14:textId="77777777" w:rsidR="0087618D" w:rsidRPr="00EE3511" w:rsidRDefault="0087618D" w:rsidP="00E51D44">
            <w:pPr>
              <w:pStyle w:val="Tabeltekst"/>
              <w:rPr>
                <w:shd w:val="clear" w:color="auto" w:fill="C0C0C0"/>
              </w:rPr>
            </w:pPr>
            <w:r w:rsidRPr="00EE3511">
              <w:rPr>
                <w:shd w:val="clear" w:color="auto" w:fill="C0C0C0"/>
              </w:rPr>
              <w:t>&lt;bevestiging dat de tevredenheidsverklaring, waaruit blijkt dat de werkzaamheden naar tevredenheid van de opdrachtgever zijn uitgevoerd, na het daartoe gedane verzoek kan worden verstrekt&gt;</w:t>
            </w:r>
          </w:p>
        </w:tc>
      </w:tr>
    </w:tbl>
    <w:p w14:paraId="6A6C4CE0" w14:textId="77777777" w:rsidR="0087618D" w:rsidRPr="00EE3511" w:rsidRDefault="0087618D" w:rsidP="0087618D"/>
    <w:p w14:paraId="57CE172C" w14:textId="77777777" w:rsidR="0087618D" w:rsidRPr="00EE3511" w:rsidRDefault="0087618D" w:rsidP="0087618D">
      <w:pPr>
        <w:suppressAutoHyphens w:val="0"/>
        <w:spacing w:line="240" w:lineRule="auto"/>
      </w:pPr>
      <w:r w:rsidRPr="00EE3511">
        <w:br w:type="page"/>
      </w:r>
    </w:p>
    <w:p w14:paraId="185BDF1C" w14:textId="77777777" w:rsidR="0087618D" w:rsidRPr="00EE3511" w:rsidRDefault="0087618D" w:rsidP="0087618D">
      <w:pPr>
        <w:pStyle w:val="Heading8"/>
        <w:pageBreakBefore/>
      </w:pPr>
      <w:r w:rsidRPr="00EE3511">
        <w:lastRenderedPageBreak/>
        <w:br/>
      </w:r>
      <w:r w:rsidRPr="00EE3511">
        <w:br/>
      </w:r>
      <w:r w:rsidRPr="00EE3511">
        <w:br/>
      </w:r>
      <w:r w:rsidRPr="00EE3511">
        <w:br/>
      </w:r>
      <w:r w:rsidRPr="00EE3511">
        <w:br/>
        <w:t>Bijlage: verklaring beroep op derde in verband met technische bekwaamheid</w:t>
      </w:r>
    </w:p>
    <w:p w14:paraId="178AECC5" w14:textId="77777777" w:rsidR="0087618D" w:rsidRDefault="0087618D" w:rsidP="0087618D"/>
    <w:p w14:paraId="7EF063B1" w14:textId="77777777" w:rsidR="002C745D" w:rsidRPr="00EE3511" w:rsidRDefault="002C745D" w:rsidP="0087618D"/>
    <w:p w14:paraId="47AA12DD" w14:textId="77777777" w:rsidR="0087618D" w:rsidRPr="00EE3511" w:rsidRDefault="0087618D" w:rsidP="0087618D">
      <w:pPr>
        <w:suppressAutoHyphens w:val="0"/>
        <w:spacing w:line="240" w:lineRule="auto"/>
        <w:rPr>
          <w:rFonts w:cs="Segoe UI"/>
        </w:rPr>
      </w:pPr>
      <w:r w:rsidRPr="00EE3511">
        <w:rPr>
          <w:snapToGrid w:val="0"/>
        </w:rPr>
        <w:t xml:space="preserve">Behorende bij Schutsluis </w:t>
      </w:r>
      <w:r w:rsidRPr="00EE3511">
        <w:rPr>
          <w:rFonts w:cs="Segoe UI"/>
        </w:rPr>
        <w:t xml:space="preserve">Weespersluis met 137290 </w:t>
      </w:r>
    </w:p>
    <w:p w14:paraId="62A28532" w14:textId="77777777" w:rsidR="0087618D" w:rsidRDefault="0087618D" w:rsidP="0087618D">
      <w:pPr>
        <w:rPr>
          <w:b/>
        </w:rPr>
      </w:pPr>
    </w:p>
    <w:p w14:paraId="292FEC8B" w14:textId="77777777" w:rsidR="002C745D" w:rsidRPr="00EE3511" w:rsidRDefault="002C745D" w:rsidP="0087618D">
      <w:pPr>
        <w:rPr>
          <w:b/>
        </w:rPr>
      </w:pPr>
    </w:p>
    <w:p w14:paraId="0FDCB1FF" w14:textId="77777777" w:rsidR="0087618D" w:rsidRPr="00EE3511" w:rsidRDefault="0087618D" w:rsidP="0087618D">
      <w:pPr>
        <w:jc w:val="right"/>
        <w:rPr>
          <w:snapToGrid w:val="0"/>
        </w:rPr>
      </w:pPr>
      <w:r w:rsidRPr="00EE3511">
        <w:rPr>
          <w:snapToGrid w:val="0"/>
        </w:rPr>
        <w:t>………………………………………………............................................................................................ (statutaire firmanaam inschrijver)</w:t>
      </w:r>
    </w:p>
    <w:p w14:paraId="20A54D85" w14:textId="77777777" w:rsidR="0087618D" w:rsidRPr="00EE3511" w:rsidRDefault="0087618D" w:rsidP="0087618D">
      <w:pPr>
        <w:rPr>
          <w:snapToGrid w:val="0"/>
        </w:rPr>
      </w:pPr>
    </w:p>
    <w:p w14:paraId="009B9E8B" w14:textId="77777777" w:rsidR="0087618D" w:rsidRPr="00EE3511" w:rsidRDefault="0087618D" w:rsidP="0087618D">
      <w:pPr>
        <w:rPr>
          <w:snapToGrid w:val="0"/>
        </w:rPr>
      </w:pPr>
      <w:r w:rsidRPr="00EE3511">
        <w:rPr>
          <w:snapToGrid w:val="0"/>
        </w:rPr>
        <w:t>statutair gevestigd te.........................................................................................................................(vestigingsplaats inschrijver)</w:t>
      </w:r>
    </w:p>
    <w:p w14:paraId="6D1DE8F3" w14:textId="77777777" w:rsidR="0087618D" w:rsidRPr="00EE3511" w:rsidRDefault="0087618D" w:rsidP="0087618D">
      <w:pPr>
        <w:rPr>
          <w:snapToGrid w:val="0"/>
        </w:rPr>
      </w:pPr>
    </w:p>
    <w:p w14:paraId="2F7EA3CC" w14:textId="77777777" w:rsidR="0087618D" w:rsidRPr="00EE3511" w:rsidRDefault="0087618D" w:rsidP="0087618D">
      <w:pPr>
        <w:rPr>
          <w:snapToGrid w:val="0"/>
        </w:rPr>
      </w:pPr>
      <w:r w:rsidRPr="00EE3511">
        <w:rPr>
          <w:snapToGrid w:val="0"/>
        </w:rPr>
        <w:t>doet voor de technische bekwaamheidseis .....................................................(corresponderende eisnummer invullen)</w:t>
      </w:r>
    </w:p>
    <w:p w14:paraId="285E8F52" w14:textId="77777777" w:rsidR="0087618D" w:rsidRPr="00EE3511" w:rsidRDefault="0087618D" w:rsidP="0087618D">
      <w:pPr>
        <w:rPr>
          <w:snapToGrid w:val="0"/>
        </w:rPr>
      </w:pPr>
    </w:p>
    <w:p w14:paraId="4EACF7D5" w14:textId="77777777" w:rsidR="0087618D" w:rsidRPr="00EE3511" w:rsidRDefault="0087618D" w:rsidP="0087618D">
      <w:pPr>
        <w:rPr>
          <w:snapToGrid w:val="0"/>
        </w:rPr>
      </w:pPr>
      <w:r w:rsidRPr="00EE3511">
        <w:rPr>
          <w:snapToGrid w:val="0"/>
        </w:rPr>
        <w:t xml:space="preserve">een beroep op de ervaring van .....................................................................................................(statutair firmanaam derde) </w:t>
      </w:r>
    </w:p>
    <w:p w14:paraId="5CAC8550" w14:textId="77777777" w:rsidR="0087618D" w:rsidRPr="00EE3511" w:rsidRDefault="0087618D" w:rsidP="0087618D">
      <w:pPr>
        <w:rPr>
          <w:snapToGrid w:val="0"/>
        </w:rPr>
      </w:pPr>
    </w:p>
    <w:p w14:paraId="61832D38" w14:textId="77777777" w:rsidR="0087618D" w:rsidRPr="00EE3511" w:rsidRDefault="0087618D" w:rsidP="0087618D">
      <w:pPr>
        <w:rPr>
          <w:snapToGrid w:val="0"/>
        </w:rPr>
      </w:pPr>
      <w:r w:rsidRPr="00EE3511">
        <w:rPr>
          <w:snapToGrid w:val="0"/>
        </w:rPr>
        <w:t>statutair gevestigd te ................................................................................................................................(vestigingsplaats derde)</w:t>
      </w:r>
    </w:p>
    <w:p w14:paraId="006AB169" w14:textId="77777777" w:rsidR="0087618D" w:rsidRPr="00EE3511" w:rsidRDefault="0087618D" w:rsidP="0087618D">
      <w:pPr>
        <w:rPr>
          <w:snapToGrid w:val="0"/>
        </w:rPr>
      </w:pPr>
    </w:p>
    <w:p w14:paraId="1824CA7C" w14:textId="77777777" w:rsidR="0087618D" w:rsidRPr="00EE3511" w:rsidRDefault="0087618D" w:rsidP="0087618D">
      <w:pPr>
        <w:rPr>
          <w:snapToGrid w:val="0"/>
        </w:rPr>
      </w:pPr>
      <w:r w:rsidRPr="00EE3511">
        <w:rPr>
          <w:snapToGrid w:val="0"/>
        </w:rPr>
        <w:t>..........................................................................................................................................................(statutaire firmanaam inschrijver)</w:t>
      </w:r>
    </w:p>
    <w:p w14:paraId="5678B982" w14:textId="77777777" w:rsidR="0087618D" w:rsidRPr="00EE3511" w:rsidRDefault="0087618D" w:rsidP="0087618D">
      <w:pPr>
        <w:rPr>
          <w:snapToGrid w:val="0"/>
        </w:rPr>
      </w:pPr>
    </w:p>
    <w:p w14:paraId="707199FC" w14:textId="77777777" w:rsidR="0087618D" w:rsidRPr="00EE3511" w:rsidRDefault="0087618D" w:rsidP="0087618D">
      <w:pPr>
        <w:rPr>
          <w:snapToGrid w:val="0"/>
        </w:rPr>
      </w:pPr>
      <w:r w:rsidRPr="00EE3511">
        <w:rPr>
          <w:snapToGrid w:val="0"/>
        </w:rPr>
        <w:t>verklaart dat zij de middelen van.................................................................................................(statutaire firmanaam derde)</w:t>
      </w:r>
    </w:p>
    <w:p w14:paraId="512D5454" w14:textId="77777777" w:rsidR="0087618D" w:rsidRPr="00EE3511" w:rsidRDefault="0087618D" w:rsidP="0087618D">
      <w:pPr>
        <w:rPr>
          <w:snapToGrid w:val="0"/>
        </w:rPr>
      </w:pPr>
    </w:p>
    <w:p w14:paraId="5308F70D" w14:textId="77777777" w:rsidR="0087618D" w:rsidRPr="00EE3511" w:rsidRDefault="0087618D" w:rsidP="0087618D">
      <w:pPr>
        <w:rPr>
          <w:snapToGrid w:val="0"/>
        </w:rPr>
      </w:pPr>
      <w:r w:rsidRPr="00EE3511">
        <w:rPr>
          <w:snapToGrid w:val="0"/>
        </w:rPr>
        <w:t xml:space="preserve">ten behoeve van de werkzaamheden betreffende bovengenoemde eis zal inzetten indien zij de aanbestede opdracht krijgt opgedragen. </w:t>
      </w:r>
    </w:p>
    <w:p w14:paraId="19FA9414" w14:textId="77777777" w:rsidR="0087618D" w:rsidRPr="00EE3511" w:rsidRDefault="0087618D" w:rsidP="0087618D">
      <w:pPr>
        <w:rPr>
          <w:snapToGrid w:val="0"/>
        </w:rPr>
      </w:pPr>
    </w:p>
    <w:p w14:paraId="3D0F7B63" w14:textId="77777777" w:rsidR="0087618D" w:rsidRPr="00EE3511" w:rsidRDefault="0087618D" w:rsidP="0087618D">
      <w:pPr>
        <w:rPr>
          <w:snapToGrid w:val="0"/>
        </w:rPr>
      </w:pPr>
    </w:p>
    <w:p w14:paraId="15FD60AE" w14:textId="77777777" w:rsidR="0087618D" w:rsidRPr="00EE3511" w:rsidRDefault="0087618D" w:rsidP="0087618D">
      <w:pPr>
        <w:rPr>
          <w:snapToGrid w:val="0"/>
        </w:rPr>
      </w:pPr>
      <w:r w:rsidRPr="00EE3511">
        <w:rPr>
          <w:snapToGrid w:val="0"/>
        </w:rPr>
        <w:t>.....................................................................................................................................................................(statutair firmanaam derde)</w:t>
      </w:r>
    </w:p>
    <w:p w14:paraId="3472B347" w14:textId="77777777" w:rsidR="0087618D" w:rsidRDefault="0087618D" w:rsidP="0087618D">
      <w:pPr>
        <w:rPr>
          <w:snapToGrid w:val="0"/>
        </w:rPr>
      </w:pPr>
    </w:p>
    <w:p w14:paraId="7306A75F" w14:textId="77777777" w:rsidR="002C745D" w:rsidRPr="00EE3511" w:rsidRDefault="002C745D" w:rsidP="0087618D">
      <w:pPr>
        <w:rPr>
          <w:snapToGrid w:val="0"/>
        </w:rPr>
      </w:pPr>
    </w:p>
    <w:p w14:paraId="2F5469E2" w14:textId="77777777" w:rsidR="0087618D" w:rsidRPr="00EE3511" w:rsidRDefault="0087618D" w:rsidP="0087618D">
      <w:pPr>
        <w:rPr>
          <w:snapToGrid w:val="0"/>
        </w:rPr>
      </w:pPr>
      <w:r w:rsidRPr="00EE3511">
        <w:rPr>
          <w:snapToGrid w:val="0"/>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546EDAB1" w14:textId="337E8F40" w:rsidR="002C745D" w:rsidRDefault="002C745D" w:rsidP="0087618D">
      <w:r>
        <w:br w:type="page"/>
      </w:r>
    </w:p>
    <w:p w14:paraId="3BC89F1A" w14:textId="77777777" w:rsidR="0087618D" w:rsidRPr="00EE3511" w:rsidRDefault="0087618D" w:rsidP="0087618D">
      <w:pPr>
        <w:rPr>
          <w:snapToGrid w:val="0"/>
        </w:rPr>
      </w:pPr>
      <w:r w:rsidRPr="00EE3511">
        <w:rPr>
          <w:snapToGrid w:val="0"/>
        </w:rPr>
        <w:lastRenderedPageBreak/>
        <w:t>Aldus naar waarheid opgemaakt op ………..…………......…….............................................................................................(datum)</w:t>
      </w:r>
    </w:p>
    <w:p w14:paraId="1A8C8A61" w14:textId="77777777" w:rsidR="0087618D" w:rsidRPr="00EE3511" w:rsidRDefault="0087618D" w:rsidP="0087618D">
      <w:pPr>
        <w:rPr>
          <w:snapToGrid w:val="0"/>
        </w:rPr>
      </w:pPr>
    </w:p>
    <w:p w14:paraId="1CA56E3A" w14:textId="77777777" w:rsidR="0087618D" w:rsidRPr="00EE3511" w:rsidRDefault="0087618D" w:rsidP="0087618D">
      <w:pPr>
        <w:rPr>
          <w:snapToGrid w:val="0"/>
        </w:rPr>
      </w:pPr>
      <w:r w:rsidRPr="00EE3511">
        <w:rPr>
          <w:snapToGrid w:val="0"/>
        </w:rPr>
        <w:t>te …………..……………….....................................................................................................................................................................(plaats)</w:t>
      </w:r>
    </w:p>
    <w:p w14:paraId="11826963" w14:textId="77777777" w:rsidR="0087618D" w:rsidRPr="00EE3511" w:rsidRDefault="0087618D" w:rsidP="0087618D">
      <w:pPr>
        <w:rPr>
          <w:snapToGrid w:val="0"/>
        </w:rPr>
      </w:pPr>
    </w:p>
    <w:p w14:paraId="5311A4ED" w14:textId="77777777" w:rsidR="0087618D" w:rsidRPr="00EE3511" w:rsidRDefault="0087618D" w:rsidP="0087618D">
      <w:pPr>
        <w:rPr>
          <w:snapToGrid w:val="0"/>
        </w:rPr>
      </w:pPr>
    </w:p>
    <w:p w14:paraId="66F0E725" w14:textId="77777777" w:rsidR="0087618D" w:rsidRPr="00EE3511" w:rsidRDefault="0087618D" w:rsidP="0087618D">
      <w:pPr>
        <w:rPr>
          <w:snapToGrid w:val="0"/>
        </w:rPr>
      </w:pPr>
      <w:r w:rsidRPr="00EE3511">
        <w:rPr>
          <w:snapToGrid w:val="0"/>
        </w:rPr>
        <w:t>Naam rechtsgeldig vertegenwoordiger:</w:t>
      </w:r>
      <w:r w:rsidRPr="00EE3511">
        <w:rPr>
          <w:snapToGrid w:val="0"/>
        </w:rPr>
        <w:tab/>
        <w:t>Naam rechtsgeldig vertegenwoordiger:</w:t>
      </w:r>
    </w:p>
    <w:p w14:paraId="42E0687B" w14:textId="77777777" w:rsidR="0087618D" w:rsidRPr="00EE3511" w:rsidRDefault="0087618D" w:rsidP="0087618D">
      <w:pPr>
        <w:rPr>
          <w:snapToGrid w:val="0"/>
        </w:rPr>
      </w:pPr>
    </w:p>
    <w:p w14:paraId="3615220F" w14:textId="77777777" w:rsidR="0087618D" w:rsidRDefault="0087618D" w:rsidP="0087618D">
      <w:pPr>
        <w:rPr>
          <w:snapToGrid w:val="0"/>
        </w:rPr>
      </w:pPr>
    </w:p>
    <w:p w14:paraId="6F8D486F" w14:textId="77777777" w:rsidR="002C745D" w:rsidRPr="00EE3511" w:rsidRDefault="002C745D" w:rsidP="0087618D">
      <w:pPr>
        <w:rPr>
          <w:snapToGrid w:val="0"/>
        </w:rPr>
      </w:pPr>
    </w:p>
    <w:p w14:paraId="63C85816" w14:textId="77777777" w:rsidR="0087618D" w:rsidRPr="00EE3511" w:rsidRDefault="0087618D" w:rsidP="0087618D">
      <w:r w:rsidRPr="00EE3511">
        <w:rPr>
          <w:snapToGrid w:val="0"/>
        </w:rPr>
        <w:t>.........................................</w:t>
      </w:r>
      <w:r w:rsidRPr="00EE3511">
        <w:rPr>
          <w:snapToGrid w:val="0"/>
        </w:rPr>
        <w:tab/>
      </w:r>
      <w:r w:rsidRPr="00EE3511">
        <w:rPr>
          <w:snapToGrid w:val="0"/>
        </w:rPr>
        <w:tab/>
      </w:r>
      <w:r w:rsidRPr="00EE3511">
        <w:rPr>
          <w:snapToGrid w:val="0"/>
        </w:rPr>
        <w:tab/>
        <w:t>..................................................</w:t>
      </w:r>
    </w:p>
    <w:p w14:paraId="17E83E81" w14:textId="77777777" w:rsidR="0087618D" w:rsidRPr="00EE3511" w:rsidRDefault="0087618D" w:rsidP="0087618D">
      <w:pPr>
        <w:rPr>
          <w:snapToGrid w:val="0"/>
        </w:rPr>
      </w:pPr>
    </w:p>
    <w:p w14:paraId="43B28DAA" w14:textId="77777777" w:rsidR="0087618D" w:rsidRPr="00EE3511" w:rsidRDefault="0087618D" w:rsidP="0087618D">
      <w:pPr>
        <w:rPr>
          <w:snapToGrid w:val="0"/>
        </w:rPr>
      </w:pPr>
      <w:r w:rsidRPr="00EE3511">
        <w:rPr>
          <w:snapToGrid w:val="0"/>
        </w:rPr>
        <w:t>(handtekening inschrijver)</w:t>
      </w:r>
      <w:r w:rsidRPr="00EE3511">
        <w:rPr>
          <w:snapToGrid w:val="0"/>
        </w:rPr>
        <w:tab/>
      </w:r>
      <w:r w:rsidRPr="00EE3511">
        <w:rPr>
          <w:snapToGrid w:val="0"/>
        </w:rPr>
        <w:tab/>
      </w:r>
      <w:r w:rsidRPr="00EE3511">
        <w:rPr>
          <w:snapToGrid w:val="0"/>
        </w:rPr>
        <w:tab/>
        <w:t>(handtekening derde)</w:t>
      </w:r>
    </w:p>
    <w:p w14:paraId="33F19271" w14:textId="77777777" w:rsidR="0087618D" w:rsidRPr="00EE3511" w:rsidRDefault="0087618D" w:rsidP="0087618D">
      <w:pPr>
        <w:rPr>
          <w:snapToGrid w:val="0"/>
        </w:rPr>
      </w:pPr>
    </w:p>
    <w:p w14:paraId="558BD12A" w14:textId="77777777" w:rsidR="0087618D" w:rsidRDefault="0087618D" w:rsidP="0087618D">
      <w:pPr>
        <w:rPr>
          <w:snapToGrid w:val="0"/>
        </w:rPr>
      </w:pPr>
    </w:p>
    <w:p w14:paraId="4AB5DCF7" w14:textId="77777777" w:rsidR="002C745D" w:rsidRPr="00EE3511" w:rsidRDefault="002C745D" w:rsidP="0087618D">
      <w:pPr>
        <w:rPr>
          <w:snapToGrid w:val="0"/>
        </w:rPr>
      </w:pPr>
    </w:p>
    <w:p w14:paraId="6FE42979" w14:textId="77777777" w:rsidR="0087618D" w:rsidRPr="00EE3511" w:rsidRDefault="0087618D" w:rsidP="0087618D">
      <w:r w:rsidRPr="00EE3511">
        <w:rPr>
          <w:snapToGrid w:val="0"/>
        </w:rPr>
        <w:t>.........................................</w:t>
      </w:r>
      <w:r w:rsidRPr="00EE3511">
        <w:rPr>
          <w:snapToGrid w:val="0"/>
        </w:rPr>
        <w:tab/>
      </w:r>
      <w:r w:rsidRPr="00EE3511">
        <w:rPr>
          <w:snapToGrid w:val="0"/>
        </w:rPr>
        <w:tab/>
      </w:r>
      <w:r w:rsidRPr="00EE3511">
        <w:rPr>
          <w:snapToGrid w:val="0"/>
        </w:rPr>
        <w:tab/>
        <w:t>..................................................</w:t>
      </w:r>
    </w:p>
    <w:p w14:paraId="1F17F268" w14:textId="77777777" w:rsidR="0087618D" w:rsidRPr="00EE3511" w:rsidRDefault="0087618D" w:rsidP="0087618D"/>
    <w:p w14:paraId="74BB4589" w14:textId="77777777" w:rsidR="0087618D" w:rsidRPr="00EE3511" w:rsidRDefault="0087618D" w:rsidP="008761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EE3511">
        <w:t>(voorletters, naam ondertekenaar)</w:t>
      </w:r>
      <w:r w:rsidRPr="00EE3511">
        <w:tab/>
      </w:r>
      <w:r w:rsidRPr="00EE3511">
        <w:tab/>
        <w:t>(voorletters, naam ondertekenaar)</w:t>
      </w:r>
    </w:p>
    <w:p w14:paraId="4F679D18" w14:textId="77777777" w:rsidR="0087618D" w:rsidRPr="00EE3511" w:rsidRDefault="0087618D" w:rsidP="008761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14:paraId="5502732A" w14:textId="77777777" w:rsidR="0087618D" w:rsidRDefault="0087618D" w:rsidP="0087618D"/>
    <w:p w14:paraId="7CDE0AE4" w14:textId="77777777" w:rsidR="002C745D" w:rsidRPr="00EE3511" w:rsidRDefault="002C745D" w:rsidP="0087618D"/>
    <w:p w14:paraId="5A08FD1B" w14:textId="77777777" w:rsidR="0087618D" w:rsidRPr="00EE3511" w:rsidRDefault="0087618D" w:rsidP="0087618D">
      <w:r w:rsidRPr="00EE3511">
        <w:rPr>
          <w:snapToGrid w:val="0"/>
        </w:rPr>
        <w:t>.........................................</w:t>
      </w:r>
      <w:r w:rsidRPr="00EE3511">
        <w:rPr>
          <w:snapToGrid w:val="0"/>
        </w:rPr>
        <w:tab/>
      </w:r>
      <w:r w:rsidRPr="00EE3511">
        <w:rPr>
          <w:snapToGrid w:val="0"/>
        </w:rPr>
        <w:tab/>
      </w:r>
      <w:r w:rsidRPr="00EE3511">
        <w:rPr>
          <w:snapToGrid w:val="0"/>
        </w:rPr>
        <w:tab/>
        <w:t>..................................................</w:t>
      </w:r>
    </w:p>
    <w:p w14:paraId="25E2CF66" w14:textId="77777777" w:rsidR="0087618D" w:rsidRPr="00EE3511" w:rsidRDefault="0087618D" w:rsidP="0087618D"/>
    <w:p w14:paraId="093B46B0" w14:textId="77777777" w:rsidR="0087618D" w:rsidRPr="00EE3511" w:rsidRDefault="0087618D" w:rsidP="0087618D">
      <w:r w:rsidRPr="00EE3511">
        <w:t>(functie)</w:t>
      </w:r>
      <w:r w:rsidRPr="00EE3511">
        <w:tab/>
      </w:r>
      <w:r w:rsidRPr="00EE3511">
        <w:tab/>
      </w:r>
      <w:r w:rsidRPr="00EE3511">
        <w:tab/>
      </w:r>
      <w:r w:rsidRPr="00EE3511">
        <w:tab/>
      </w:r>
      <w:r w:rsidRPr="00EE3511">
        <w:tab/>
        <w:t>(functie)</w:t>
      </w:r>
    </w:p>
    <w:p w14:paraId="42137E1E" w14:textId="77777777" w:rsidR="0087618D" w:rsidRPr="00EE3511" w:rsidRDefault="0087618D" w:rsidP="0087618D"/>
    <w:p w14:paraId="00DA16E0" w14:textId="77777777" w:rsidR="0087618D" w:rsidRPr="00EE3511" w:rsidRDefault="0087618D" w:rsidP="0087618D"/>
    <w:p w14:paraId="49AC37E9" w14:textId="77777777" w:rsidR="0087618D" w:rsidRPr="00EE3511" w:rsidRDefault="0087618D" w:rsidP="0087618D">
      <w:r w:rsidRPr="00EE3511">
        <w:rPr>
          <w:snapToGrid w:val="0"/>
        </w:rPr>
        <w:t>.........................................</w:t>
      </w:r>
      <w:r w:rsidRPr="00EE3511">
        <w:rPr>
          <w:snapToGrid w:val="0"/>
        </w:rPr>
        <w:tab/>
      </w:r>
      <w:r w:rsidRPr="00EE3511">
        <w:rPr>
          <w:snapToGrid w:val="0"/>
        </w:rPr>
        <w:tab/>
      </w:r>
      <w:r w:rsidRPr="00EE3511">
        <w:rPr>
          <w:snapToGrid w:val="0"/>
        </w:rPr>
        <w:tab/>
        <w:t>..................................................</w:t>
      </w:r>
    </w:p>
    <w:p w14:paraId="6EE9C9BF" w14:textId="77777777" w:rsidR="0087618D" w:rsidRPr="00EE3511" w:rsidRDefault="0087618D" w:rsidP="0087618D"/>
    <w:p w14:paraId="19EDA378" w14:textId="77777777" w:rsidR="0087618D" w:rsidRPr="00EE3511" w:rsidRDefault="0087618D" w:rsidP="0087618D"/>
    <w:p w14:paraId="4CA4E877" w14:textId="77777777" w:rsidR="0087618D" w:rsidRPr="00EE3511" w:rsidRDefault="0087618D" w:rsidP="0087618D"/>
    <w:p w14:paraId="6D770E12" w14:textId="77777777" w:rsidR="0087618D" w:rsidRPr="00EE3511" w:rsidRDefault="0087618D" w:rsidP="0087618D"/>
    <w:p w14:paraId="0B63B783" w14:textId="77777777" w:rsidR="0087618D" w:rsidRPr="00EE3511" w:rsidRDefault="0087618D" w:rsidP="0087618D"/>
    <w:p w14:paraId="0B83D085" w14:textId="77777777" w:rsidR="0087618D" w:rsidRPr="00EE3511" w:rsidRDefault="0087618D" w:rsidP="0087618D">
      <w:pPr>
        <w:pStyle w:val="Heading8"/>
        <w:pageBreakBefore/>
      </w:pPr>
      <w:r w:rsidRPr="00EE3511">
        <w:lastRenderedPageBreak/>
        <w:br/>
      </w:r>
      <w:r w:rsidRPr="00EE3511">
        <w:br/>
      </w:r>
      <w:r w:rsidRPr="00EE3511">
        <w:br/>
      </w:r>
      <w:r w:rsidRPr="00EE3511">
        <w:br/>
      </w:r>
      <w:r w:rsidRPr="00EE3511">
        <w:br/>
        <w:t>Bijlage: verklaring inzake arbeidsbescherming en arbeidsvoorwaarden</w:t>
      </w:r>
    </w:p>
    <w:p w14:paraId="5AE32D12" w14:textId="77777777" w:rsidR="0087618D" w:rsidRPr="00EE3511" w:rsidRDefault="0087618D" w:rsidP="0087618D"/>
    <w:p w14:paraId="5844F290" w14:textId="77777777" w:rsidR="0087618D" w:rsidRPr="00EE3511" w:rsidRDefault="0087618D" w:rsidP="0087618D"/>
    <w:p w14:paraId="681A7526" w14:textId="77777777" w:rsidR="0087618D" w:rsidRPr="00EE3511" w:rsidRDefault="0087618D" w:rsidP="0087618D">
      <w:pPr>
        <w:rPr>
          <w:snapToGrid w:val="0"/>
        </w:rPr>
      </w:pPr>
      <w:r w:rsidRPr="00EE3511">
        <w:rPr>
          <w:snapToGrid w:val="0"/>
        </w:rPr>
        <w:t xml:space="preserve">Betreft: Schutsluis Weespersluis </w:t>
      </w:r>
      <w:r w:rsidRPr="00EE3511">
        <w:rPr>
          <w:rFonts w:cs="Segoe UI"/>
        </w:rPr>
        <w:t>met 137290</w:t>
      </w:r>
    </w:p>
    <w:p w14:paraId="5A0D0FCA" w14:textId="77777777" w:rsidR="0087618D" w:rsidRPr="00EE3511" w:rsidRDefault="0087618D" w:rsidP="0087618D"/>
    <w:p w14:paraId="4223A22F" w14:textId="77777777" w:rsidR="0087618D" w:rsidRPr="00EE3511" w:rsidRDefault="0087618D" w:rsidP="0087618D">
      <w:r w:rsidRPr="00EE3511">
        <w:rPr>
          <w:snapToGrid w:val="0"/>
        </w:rPr>
        <w:t xml:space="preserve">Ondergetekende verklaart dat bij de onderhavige inschrijving </w:t>
      </w:r>
      <w:r w:rsidRPr="00EE3511">
        <w:t>rekening is gehouden met de verplichtingen op het gebied van het milieu-, sociaal en arbeidsrecht uit hoofde van:</w:t>
      </w:r>
    </w:p>
    <w:p w14:paraId="6C11AAD5" w14:textId="25AD1088" w:rsidR="0087618D" w:rsidRPr="00EE3511" w:rsidRDefault="0087618D" w:rsidP="0087618D">
      <w:pPr>
        <w:pStyle w:val="ListParagraph"/>
        <w:numPr>
          <w:ilvl w:val="0"/>
          <w:numId w:val="37"/>
        </w:numPr>
        <w:ind w:left="709" w:hanging="425"/>
      </w:pPr>
      <w:r w:rsidRPr="00EE3511">
        <w:t>het recht van de Europese Unie</w:t>
      </w:r>
      <w:r>
        <w:t>;</w:t>
      </w:r>
    </w:p>
    <w:p w14:paraId="7CD38B56" w14:textId="2AE06FC0" w:rsidR="0087618D" w:rsidRPr="00EE3511" w:rsidRDefault="0087618D" w:rsidP="0087618D">
      <w:pPr>
        <w:pStyle w:val="ListParagraph"/>
        <w:numPr>
          <w:ilvl w:val="0"/>
          <w:numId w:val="37"/>
        </w:numPr>
        <w:ind w:left="709" w:hanging="425"/>
      </w:pPr>
      <w:r w:rsidRPr="00EE3511">
        <w:t>het nationale recht</w:t>
      </w:r>
      <w:r>
        <w:t>;</w:t>
      </w:r>
    </w:p>
    <w:p w14:paraId="5A955A0D" w14:textId="4FE050F3" w:rsidR="0087618D" w:rsidRPr="00EE3511" w:rsidRDefault="0087618D" w:rsidP="0087618D">
      <w:pPr>
        <w:pStyle w:val="ListParagraph"/>
        <w:numPr>
          <w:ilvl w:val="0"/>
          <w:numId w:val="37"/>
        </w:numPr>
        <w:ind w:left="709" w:hanging="425"/>
      </w:pPr>
      <w:r w:rsidRPr="00EE3511">
        <w:t>collectieve arbeidsovereenkomsten</w:t>
      </w:r>
      <w:r>
        <w:t>;</w:t>
      </w:r>
      <w:r w:rsidRPr="00EE3511">
        <w:t xml:space="preserve"> en</w:t>
      </w:r>
    </w:p>
    <w:p w14:paraId="2EAC8FA6" w14:textId="54E3E9DA" w:rsidR="0087618D" w:rsidRPr="00EE3511" w:rsidRDefault="0087618D" w:rsidP="0087618D">
      <w:pPr>
        <w:pStyle w:val="ListParagraph"/>
        <w:numPr>
          <w:ilvl w:val="0"/>
          <w:numId w:val="37"/>
        </w:numPr>
        <w:ind w:left="709" w:hanging="425"/>
      </w:pPr>
      <w:r w:rsidRPr="00EE3511">
        <w:t>uit hoofde van de in bijlage X van richtlijn 2014/24/EU vermelde bepalingen van internationaal milieu-, sociaal en arbeidsrecht.</w:t>
      </w:r>
    </w:p>
    <w:p w14:paraId="2D0F8E80" w14:textId="77777777" w:rsidR="0087618D" w:rsidRPr="00EE3511" w:rsidRDefault="0087618D" w:rsidP="0087618D">
      <w:pPr>
        <w:rPr>
          <w:snapToGrid w:val="0"/>
        </w:rPr>
      </w:pPr>
    </w:p>
    <w:p w14:paraId="48DA8B02" w14:textId="77777777" w:rsidR="0087618D" w:rsidRPr="00EE3511" w:rsidRDefault="0087618D" w:rsidP="0087618D">
      <w:pPr>
        <w:rPr>
          <w:snapToGrid w:val="0"/>
        </w:rPr>
      </w:pPr>
      <w:r w:rsidRPr="00EE3511">
        <w:rPr>
          <w:snapToGrid w:val="0"/>
        </w:rPr>
        <w:t>Aldus naar waarheid opgemaakt op …………………......……...............................................................................................(datum)</w:t>
      </w:r>
    </w:p>
    <w:p w14:paraId="0313A2A6" w14:textId="77777777" w:rsidR="0087618D" w:rsidRPr="00EE3511" w:rsidRDefault="0087618D" w:rsidP="0087618D">
      <w:pPr>
        <w:rPr>
          <w:snapToGrid w:val="0"/>
        </w:rPr>
      </w:pPr>
    </w:p>
    <w:p w14:paraId="23536265" w14:textId="77777777" w:rsidR="0087618D" w:rsidRPr="00EE3511" w:rsidRDefault="0087618D" w:rsidP="0087618D">
      <w:pPr>
        <w:rPr>
          <w:snapToGrid w:val="0"/>
        </w:rPr>
      </w:pPr>
      <w:r w:rsidRPr="00EE3511">
        <w:rPr>
          <w:snapToGrid w:val="0"/>
        </w:rPr>
        <w:t>te ………………………..........................................................................................................................................................................(plaats)</w:t>
      </w:r>
    </w:p>
    <w:p w14:paraId="50F276FD" w14:textId="77777777" w:rsidR="0087618D" w:rsidRPr="00EE3511" w:rsidRDefault="0087618D" w:rsidP="0087618D">
      <w:pPr>
        <w:rPr>
          <w:snapToGrid w:val="0"/>
        </w:rPr>
      </w:pPr>
    </w:p>
    <w:p w14:paraId="00CB9E88" w14:textId="77777777" w:rsidR="0087618D" w:rsidRPr="00EE3511" w:rsidRDefault="0087618D" w:rsidP="0087618D">
      <w:pPr>
        <w:rPr>
          <w:snapToGrid w:val="0"/>
        </w:rPr>
      </w:pPr>
      <w:r w:rsidRPr="00EE3511">
        <w:rPr>
          <w:snapToGrid w:val="0"/>
        </w:rPr>
        <w:t>door ……………….................................................................………………………………………………………………(naam en voorletters)</w:t>
      </w:r>
    </w:p>
    <w:p w14:paraId="1E8D79FC" w14:textId="77777777" w:rsidR="0087618D" w:rsidRPr="00EE3511" w:rsidRDefault="0087618D" w:rsidP="0087618D">
      <w:pPr>
        <w:rPr>
          <w:snapToGrid w:val="0"/>
        </w:rPr>
      </w:pPr>
    </w:p>
    <w:p w14:paraId="348D8354" w14:textId="77777777" w:rsidR="0087618D" w:rsidRPr="00EE3511" w:rsidRDefault="0087618D" w:rsidP="0087618D">
      <w:pPr>
        <w:rPr>
          <w:snapToGrid w:val="0"/>
        </w:rPr>
      </w:pPr>
      <w:r w:rsidRPr="00EE3511">
        <w:rPr>
          <w:snapToGrid w:val="0"/>
        </w:rPr>
        <w:t>in de hoedanigheid van…………..............................…………….……………..............................................................................(functie)</w:t>
      </w:r>
    </w:p>
    <w:p w14:paraId="33F3F722" w14:textId="77777777" w:rsidR="0087618D" w:rsidRPr="00EE3511" w:rsidRDefault="0087618D" w:rsidP="0087618D"/>
    <w:p w14:paraId="315CABBB" w14:textId="77777777" w:rsidR="0087618D" w:rsidRPr="00EE3511" w:rsidRDefault="0087618D" w:rsidP="0087618D">
      <w:pPr>
        <w:rPr>
          <w:snapToGrid w:val="0"/>
        </w:rPr>
      </w:pPr>
      <w:r w:rsidRPr="00EE3511">
        <w:rPr>
          <w:snapToGrid w:val="0"/>
        </w:rPr>
        <w:t>als rechtsgeldig vertegenwoordiger van ………………………………………………………………………...(</w:t>
      </w:r>
      <w:r w:rsidRPr="00EE3511">
        <w:rPr>
          <w:snapToGrid w:val="0"/>
          <w:color w:val="000000"/>
        </w:rPr>
        <w:t>statutaire firmanaam</w:t>
      </w:r>
      <w:r w:rsidRPr="00EE3511">
        <w:rPr>
          <w:snapToGrid w:val="0"/>
        </w:rPr>
        <w:t>)</w:t>
      </w:r>
    </w:p>
    <w:p w14:paraId="4B34F4FE" w14:textId="77777777" w:rsidR="0087618D" w:rsidRPr="00EE3511" w:rsidRDefault="0087618D" w:rsidP="0087618D"/>
    <w:p w14:paraId="49A7A47A" w14:textId="77777777" w:rsidR="0087618D" w:rsidRPr="00EE3511" w:rsidRDefault="0087618D" w:rsidP="0087618D">
      <w:pPr>
        <w:rPr>
          <w:rFonts w:ascii="Helvetica-Bold" w:hAnsi="Helvetica-Bold"/>
          <w:snapToGrid w:val="0"/>
        </w:rPr>
      </w:pPr>
      <w:r w:rsidRPr="00EE3511">
        <w:t>statutair gevestigd te</w:t>
      </w:r>
      <w:r w:rsidRPr="00EE3511">
        <w:rPr>
          <w:snapToGrid w:val="0"/>
        </w:rPr>
        <w:t>...………….......….....................……………..............................................................................(vestigingsplaats)</w:t>
      </w:r>
    </w:p>
    <w:p w14:paraId="3F5DC991" w14:textId="77777777" w:rsidR="0087618D" w:rsidRPr="00EE3511" w:rsidRDefault="0087618D" w:rsidP="0087618D">
      <w:pPr>
        <w:rPr>
          <w:snapToGrid w:val="0"/>
        </w:rPr>
      </w:pPr>
    </w:p>
    <w:p w14:paraId="0C0A9313" w14:textId="77777777" w:rsidR="0087618D" w:rsidRPr="00EE3511" w:rsidRDefault="0087618D" w:rsidP="0087618D">
      <w:pPr>
        <w:rPr>
          <w:snapToGrid w:val="0"/>
        </w:rPr>
      </w:pPr>
    </w:p>
    <w:p w14:paraId="0CB8F9C0" w14:textId="77777777" w:rsidR="0087618D" w:rsidRPr="00EE3511" w:rsidRDefault="0087618D" w:rsidP="0087618D">
      <w:pPr>
        <w:rPr>
          <w:snapToGrid w:val="0"/>
        </w:rPr>
      </w:pPr>
    </w:p>
    <w:p w14:paraId="2F51F6EB" w14:textId="77777777" w:rsidR="0087618D" w:rsidRPr="00EE3511" w:rsidRDefault="0087618D" w:rsidP="0087618D">
      <w:pPr>
        <w:rPr>
          <w:snapToGrid w:val="0"/>
        </w:rPr>
      </w:pPr>
    </w:p>
    <w:p w14:paraId="767A69BD" w14:textId="77777777" w:rsidR="0087618D" w:rsidRPr="00EE3511" w:rsidRDefault="0087618D" w:rsidP="0087618D">
      <w:pPr>
        <w:rPr>
          <w:snapToGrid w:val="0"/>
        </w:rPr>
      </w:pPr>
    </w:p>
    <w:p w14:paraId="513765BB" w14:textId="77777777" w:rsidR="0087618D" w:rsidRPr="00EE3511" w:rsidRDefault="0087618D" w:rsidP="0087618D">
      <w:pPr>
        <w:rPr>
          <w:snapToGrid w:val="0"/>
        </w:rPr>
      </w:pPr>
      <w:r w:rsidRPr="00EE3511">
        <w:rPr>
          <w:snapToGrid w:val="0"/>
        </w:rPr>
        <w:t>(handtekening)</w:t>
      </w:r>
    </w:p>
    <w:p w14:paraId="55468A54" w14:textId="77777777" w:rsidR="0087618D" w:rsidRPr="00EE3511" w:rsidRDefault="0087618D" w:rsidP="0087618D">
      <w:pPr>
        <w:rPr>
          <w:snapToGrid w:val="0"/>
        </w:rPr>
      </w:pPr>
    </w:p>
    <w:p w14:paraId="0E3598BA" w14:textId="77777777" w:rsidR="0087618D" w:rsidRPr="00EE3511" w:rsidRDefault="0087618D" w:rsidP="0087618D">
      <w:pPr>
        <w:rPr>
          <w:snapToGrid w:val="0"/>
          <w:szCs w:val="21"/>
        </w:rPr>
      </w:pPr>
      <w:r w:rsidRPr="00EE3511">
        <w:rPr>
          <w:snapToGrid w:val="0"/>
          <w:szCs w:val="21"/>
        </w:rPr>
        <w:t>NB.: De inschrijver dient deze verklaring te laten ondertekenen door een rechtsgeldig vertegenwoordigingsbevoegd persoon/personen van de inschrijver.</w:t>
      </w:r>
    </w:p>
    <w:p w14:paraId="3930D3BD" w14:textId="77777777" w:rsidR="0087618D" w:rsidRPr="00EE3511" w:rsidRDefault="0087618D" w:rsidP="0087618D">
      <w:pPr>
        <w:rPr>
          <w:snapToGrid w:val="0"/>
          <w:szCs w:val="21"/>
        </w:rPr>
      </w:pPr>
    </w:p>
    <w:p w14:paraId="43C943E9" w14:textId="1F1F7E29" w:rsidR="0087618D" w:rsidRPr="0087618D" w:rsidRDefault="0087618D" w:rsidP="0087618D">
      <w:pPr>
        <w:sectPr w:rsidR="0087618D" w:rsidRPr="0087618D" w:rsidSect="00C5765B">
          <w:headerReference w:type="default" r:id="rId16"/>
          <w:footerReference w:type="even" r:id="rId17"/>
          <w:footerReference w:type="default" r:id="rId18"/>
          <w:footnotePr>
            <w:numRestart w:val="eachPage"/>
          </w:footnotePr>
          <w:pgSz w:w="11907" w:h="16840" w:code="9"/>
          <w:pgMar w:top="1247" w:right="1633" w:bottom="1474" w:left="1633" w:header="0" w:footer="493" w:gutter="0"/>
          <w:cols w:space="708"/>
          <w:formProt w:val="0"/>
          <w:docGrid w:linePitch="360"/>
        </w:sectPr>
      </w:pPr>
      <w:r w:rsidRPr="00EE3511">
        <w:rPr>
          <w:snapToGrid w:val="0"/>
          <w:szCs w:val="21"/>
        </w:rPr>
        <w:t>Bij een samenwerkingsverband dienen alle deelnemers van het samenwerkingsverband deze verklaring afzonderlijk te verstrekken.</w:t>
      </w:r>
    </w:p>
    <w:p w14:paraId="1B3F2141" w14:textId="24DE20B1" w:rsidR="00D858D3" w:rsidRPr="00975609" w:rsidRDefault="00975609" w:rsidP="008213B9">
      <w:pPr>
        <w:pStyle w:val="WBurl"/>
      </w:pPr>
      <w:bookmarkStart w:id="264" w:name="websiteurl_usr"/>
      <w:r w:rsidRPr="00975609">
        <w:lastRenderedPageBreak/>
        <w:t>www.witteveenbos.com</w:t>
      </w:r>
      <w:bookmarkEnd w:id="264"/>
    </w:p>
    <w:sectPr w:rsidR="00D858D3" w:rsidRPr="00975609" w:rsidSect="00C5765B">
      <w:footerReference w:type="default" r:id="rId19"/>
      <w:footnotePr>
        <w:numRestart w:val="eachPage"/>
      </w:footnotePr>
      <w:pgSz w:w="11907" w:h="16840" w:code="9"/>
      <w:pgMar w:top="1247" w:right="1633" w:bottom="1474" w:left="1633" w:header="0" w:footer="493"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995A" w14:textId="77777777" w:rsidR="0061285A" w:rsidRDefault="0061285A" w:rsidP="007C14C1">
      <w:pPr>
        <w:pStyle w:val="autorisatiekopje"/>
      </w:pPr>
      <w:r>
        <w:separator/>
      </w:r>
    </w:p>
    <w:p w14:paraId="7F8CBE20" w14:textId="77777777" w:rsidR="0061285A" w:rsidRDefault="0061285A"/>
  </w:endnote>
  <w:endnote w:type="continuationSeparator" w:id="0">
    <w:p w14:paraId="62E6023C" w14:textId="77777777" w:rsidR="0061285A" w:rsidRDefault="0061285A" w:rsidP="007C14C1">
      <w:pPr>
        <w:pStyle w:val="autorisatiekopje"/>
      </w:pPr>
      <w:r>
        <w:continuationSeparator/>
      </w:r>
    </w:p>
    <w:p w14:paraId="2CF0AE7C" w14:textId="77777777" w:rsidR="0061285A" w:rsidRDefault="00612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83AD" w14:textId="77777777" w:rsidR="008A5B31" w:rsidRPr="00D858D3" w:rsidRDefault="008A5B31" w:rsidP="00C5765B">
    <w:pPr>
      <w:pStyle w:val="Footer"/>
      <w:spacing w:before="80"/>
      <w:ind w:left="0" w:right="454" w:firstLine="0"/>
    </w:pPr>
    <w:r w:rsidRPr="00D858D3">
      <w:t>Witteveen+Bos, voettekst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9976" w14:textId="77777777" w:rsidR="00975609" w:rsidRDefault="00975609" w:rsidP="00C5765B">
    <w:pPr>
      <w:pStyle w:val="Footer"/>
      <w:ind w:left="0" w:right="454"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5DFE" w14:textId="77777777" w:rsidR="00296937" w:rsidRPr="00422C8D" w:rsidRDefault="00296937" w:rsidP="00C5765B">
    <w:pPr>
      <w:pStyle w:val="Footer"/>
      <w:ind w:left="0" w:right="454"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085"/>
      <w:docPartObj>
        <w:docPartGallery w:val="Page Numbers (Bottom of Page)"/>
        <w:docPartUnique/>
      </w:docPartObj>
    </w:sdtPr>
    <w:sdtEndPr/>
    <w:sdtContent>
      <w:p w14:paraId="12B45666" w14:textId="2D27F81A" w:rsidR="00422C8D" w:rsidRPr="00422C8D" w:rsidRDefault="00ED643B" w:rsidP="00C5765B">
        <w:pPr>
          <w:pStyle w:val="Footer"/>
          <w:tabs>
            <w:tab w:val="left" w:pos="680"/>
          </w:tabs>
          <w:ind w:left="0" w:right="454" w:firstLine="0"/>
        </w:pPr>
        <w:r w:rsidRPr="0033248D">
          <w:rPr>
            <w:sz w:val="18"/>
            <w:szCs w:val="18"/>
          </w:rPr>
          <w:fldChar w:fldCharType="begin"/>
        </w:r>
        <w:r w:rsidR="00422C8D" w:rsidRPr="0033248D">
          <w:rPr>
            <w:sz w:val="18"/>
            <w:szCs w:val="18"/>
          </w:rPr>
          <w:instrText xml:space="preserve"> PAGE   \* MERGEFORMAT </w:instrText>
        </w:r>
        <w:r w:rsidRPr="0033248D">
          <w:rPr>
            <w:sz w:val="18"/>
            <w:szCs w:val="18"/>
          </w:rPr>
          <w:fldChar w:fldCharType="separate"/>
        </w:r>
        <w:r w:rsidR="00434130">
          <w:rPr>
            <w:noProof/>
            <w:sz w:val="18"/>
            <w:szCs w:val="18"/>
          </w:rPr>
          <w:t>5</w:t>
        </w:r>
        <w:r w:rsidRPr="0033248D">
          <w:rPr>
            <w:sz w:val="18"/>
            <w:szCs w:val="18"/>
          </w:rPr>
          <w:fldChar w:fldCharType="end"/>
        </w:r>
        <w:r w:rsidR="00636259">
          <w:rPr>
            <w:sz w:val="18"/>
            <w:szCs w:val="18"/>
          </w:rPr>
          <w:t xml:space="preserve"> | </w:t>
        </w:r>
        <w:r>
          <w:rPr>
            <w:sz w:val="18"/>
            <w:szCs w:val="18"/>
          </w:rPr>
          <w:fldChar w:fldCharType="begin"/>
        </w:r>
        <w:r w:rsidR="00636259">
          <w:rPr>
            <w:sz w:val="18"/>
            <w:szCs w:val="18"/>
          </w:rPr>
          <w:instrText xml:space="preserve"> PAGEREF  laatstepaginatekst_usr </w:instrText>
        </w:r>
        <w:r>
          <w:rPr>
            <w:sz w:val="18"/>
            <w:szCs w:val="18"/>
          </w:rPr>
          <w:fldChar w:fldCharType="separate"/>
        </w:r>
        <w:r w:rsidR="00C460F3">
          <w:rPr>
            <w:noProof/>
            <w:sz w:val="18"/>
            <w:szCs w:val="18"/>
          </w:rPr>
          <w:t>19</w:t>
        </w:r>
        <w:r>
          <w:rPr>
            <w:sz w:val="18"/>
            <w:szCs w:val="18"/>
          </w:rPr>
          <w:fldChar w:fldCharType="end"/>
        </w:r>
        <w:r w:rsidR="00422C8D" w:rsidRPr="0033248D">
          <w:tab/>
        </w:r>
        <w:bookmarkStart w:id="261" w:name="bedrijfsnaamgeneral_lbl"/>
        <w:r w:rsidR="00975609">
          <w:t>Witteveen+Bos</w:t>
        </w:r>
        <w:bookmarkEnd w:id="261"/>
        <w:r w:rsidR="00422C8D" w:rsidRPr="0033248D">
          <w:t xml:space="preserve"> </w:t>
        </w:r>
        <w:r w:rsidR="0087618D">
          <w:t>| 137290/25-017.109 | Definitief</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BF39D" w14:textId="509DB300" w:rsidR="00A535C7" w:rsidRPr="00422C8D" w:rsidRDefault="00A535C7" w:rsidP="0005098D">
    <w:pPr>
      <w:pStyle w:val="Footer"/>
      <w:ind w:left="0" w:right="454"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39AD" w14:textId="17A68E1F" w:rsidR="00A535C7" w:rsidRPr="00D858D3" w:rsidRDefault="00A535C7" w:rsidP="00C5765B">
    <w:pPr>
      <w:pStyle w:val="Footer"/>
      <w:spacing w:before="80"/>
      <w:ind w:left="0" w:right="454"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CC62" w14:textId="7240FAA3" w:rsidR="00A535C7" w:rsidRPr="00422C8D" w:rsidRDefault="00A535C7" w:rsidP="00C5765B">
    <w:pPr>
      <w:pStyle w:val="Footer"/>
    </w:pPr>
    <w:r>
      <w:tab/>
    </w:r>
    <w:r w:rsidR="0087618D">
      <w:t>Witteveen+Bos</w:t>
    </w:r>
    <w:r>
      <w:t xml:space="preserve"> | </w:t>
    </w:r>
    <w:r w:rsidR="0087618D">
      <w:t>137290/25-017.</w:t>
    </w:r>
    <w:bookmarkStart w:id="263" w:name="appendix_footer"/>
    <w:r w:rsidR="0087618D">
      <w:t xml:space="preserve">109 | Bijlage </w:t>
    </w:r>
    <w:r w:rsidR="0087618D">
      <w:fldChar w:fldCharType="begin"/>
    </w:r>
    <w:r w:rsidR="0087618D">
      <w:instrText xml:space="preserve"> STYLEREF  8 \l \n </w:instrText>
    </w:r>
    <w:r w:rsidR="0087618D">
      <w:fldChar w:fldCharType="separate"/>
    </w:r>
    <w:r w:rsidR="00C460F3">
      <w:rPr>
        <w:noProof/>
      </w:rPr>
      <w:t>IV</w:t>
    </w:r>
    <w:r w:rsidR="0087618D">
      <w:fldChar w:fldCharType="end"/>
    </w:r>
    <w:r w:rsidR="0087618D">
      <w:t xml:space="preserve"> | Definitief</w:t>
    </w:r>
    <w:bookmarkEnd w:id="263"/>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C6B0" w14:textId="77777777" w:rsidR="00D33EFC" w:rsidRPr="0033248D" w:rsidRDefault="00D33EFC" w:rsidP="00C5765B">
    <w:pPr>
      <w:pStyle w:val="Footer"/>
      <w:tabs>
        <w:tab w:val="left" w:pos="680"/>
      </w:tabs>
      <w:ind w:left="0" w:right="454"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70DE" w14:textId="77777777" w:rsidR="0061285A" w:rsidRPr="00716942" w:rsidRDefault="0061285A" w:rsidP="007C14C1">
      <w:pPr>
        <w:pStyle w:val="autorisatiekopje"/>
        <w:rPr>
          <w:rFonts w:ascii="Arial" w:hAnsi="Arial"/>
          <w:vertAlign w:val="superscript"/>
        </w:rPr>
      </w:pPr>
      <w:r w:rsidRPr="00096F10">
        <w:rPr>
          <w:rStyle w:val="FootnoteReference"/>
        </w:rPr>
        <w:continuationSeparator/>
      </w:r>
    </w:p>
  </w:footnote>
  <w:footnote w:type="continuationSeparator" w:id="0">
    <w:p w14:paraId="4331E6B4" w14:textId="77777777" w:rsidR="0061285A" w:rsidRPr="0040302B" w:rsidRDefault="0061285A" w:rsidP="00096F10">
      <w:pPr>
        <w:pStyle w:val="FootnoteText"/>
        <w:rPr>
          <w:rStyle w:val="FootnoteReference"/>
          <w:vertAlign w:val="baseline"/>
        </w:rPr>
      </w:pPr>
    </w:p>
  </w:footnote>
  <w:footnote w:type="continuationNotice" w:id="1">
    <w:p w14:paraId="14D5265E" w14:textId="77777777" w:rsidR="0061285A" w:rsidRPr="0040302B" w:rsidRDefault="006128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D019" w14:textId="77777777" w:rsidR="00A535C7" w:rsidRDefault="00A53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547C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3016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A21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635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1AC9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4B6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3455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876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E8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A2F9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F57D3"/>
    <w:multiLevelType w:val="multilevel"/>
    <w:tmpl w:val="9ABC88DC"/>
    <w:numStyleLink w:val="Opsomming"/>
  </w:abstractNum>
  <w:abstractNum w:abstractNumId="11" w15:restartNumberingAfterBreak="0">
    <w:nsid w:val="03742C24"/>
    <w:multiLevelType w:val="hybridMultilevel"/>
    <w:tmpl w:val="4C34D1D0"/>
    <w:lvl w:ilvl="0" w:tplc="3B5EE588">
      <w:numFmt w:val="bullet"/>
      <w:lvlText w:val="-"/>
      <w:lvlJc w:val="left"/>
      <w:pPr>
        <w:ind w:left="720" w:hanging="360"/>
      </w:pPr>
      <w:rPr>
        <w:rFonts w:ascii="Segoe UI" w:eastAsia="Times New Roman" w:hAnsi="Segoe UI" w:cs="Segoe U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A614B33"/>
    <w:multiLevelType w:val="multilevel"/>
    <w:tmpl w:val="A7C0E210"/>
    <w:lvl w:ilvl="0">
      <w:start w:val="1"/>
      <w:numFmt w:val="upperRoman"/>
      <w:lvlText w:val="%1"/>
      <w:lvlJc w:val="left"/>
      <w:pPr>
        <w:tabs>
          <w:tab w:val="num" w:pos="301"/>
        </w:tabs>
        <w:ind w:left="301" w:hanging="301"/>
      </w:pPr>
      <w:rPr>
        <w:rFonts w:hint="default"/>
      </w:rPr>
    </w:lvl>
    <w:lvl w:ilvl="1">
      <w:start w:val="1"/>
      <w:numFmt w:val="upperRoman"/>
      <w:lvlText w:val="%2"/>
      <w:lvlJc w:val="left"/>
      <w:pPr>
        <w:tabs>
          <w:tab w:val="num" w:pos="601"/>
        </w:tabs>
        <w:ind w:left="601" w:hanging="300"/>
      </w:pPr>
      <w:rPr>
        <w:rFonts w:hint="default"/>
      </w:rPr>
    </w:lvl>
    <w:lvl w:ilvl="2">
      <w:start w:val="1"/>
      <w:numFmt w:val="upperRoman"/>
      <w:lvlText w:val="%3"/>
      <w:lvlJc w:val="left"/>
      <w:pPr>
        <w:tabs>
          <w:tab w:val="num" w:pos="902"/>
        </w:tabs>
        <w:ind w:left="902" w:hanging="301"/>
      </w:pPr>
      <w:rPr>
        <w:rFonts w:hint="default"/>
      </w:rPr>
    </w:lvl>
    <w:lvl w:ilvl="3">
      <w:start w:val="1"/>
      <w:numFmt w:val="upperRoman"/>
      <w:lvlRestart w:val="0"/>
      <w:lvlText w:val="%4"/>
      <w:lvlJc w:val="left"/>
      <w:pPr>
        <w:tabs>
          <w:tab w:val="num" w:pos="902"/>
        </w:tabs>
        <w:ind w:left="902" w:hanging="301"/>
      </w:pPr>
      <w:rPr>
        <w:rFonts w:hint="default"/>
      </w:rPr>
    </w:lvl>
    <w:lvl w:ilvl="4">
      <w:start w:val="1"/>
      <w:numFmt w:val="upperRoman"/>
      <w:lvlRestart w:val="0"/>
      <w:lvlText w:val="%5"/>
      <w:lvlJc w:val="left"/>
      <w:pPr>
        <w:tabs>
          <w:tab w:val="num" w:pos="902"/>
        </w:tabs>
        <w:ind w:left="902" w:hanging="301"/>
      </w:pPr>
      <w:rPr>
        <w:rFonts w:hint="default"/>
      </w:rPr>
    </w:lvl>
    <w:lvl w:ilvl="5">
      <w:start w:val="1"/>
      <w:numFmt w:val="upperRoman"/>
      <w:lvlRestart w:val="0"/>
      <w:lvlText w:val="%6"/>
      <w:lvlJc w:val="left"/>
      <w:pPr>
        <w:tabs>
          <w:tab w:val="num" w:pos="902"/>
        </w:tabs>
        <w:ind w:left="902" w:hanging="301"/>
      </w:pPr>
      <w:rPr>
        <w:rFonts w:hint="default"/>
      </w:rPr>
    </w:lvl>
    <w:lvl w:ilvl="6">
      <w:start w:val="1"/>
      <w:numFmt w:val="upperRoman"/>
      <w:lvlRestart w:val="0"/>
      <w:lvlText w:val="%7"/>
      <w:lvlJc w:val="left"/>
      <w:pPr>
        <w:tabs>
          <w:tab w:val="num" w:pos="902"/>
        </w:tabs>
        <w:ind w:left="902" w:hanging="301"/>
      </w:pPr>
      <w:rPr>
        <w:rFonts w:hint="default"/>
      </w:rPr>
    </w:lvl>
    <w:lvl w:ilvl="7">
      <w:start w:val="1"/>
      <w:numFmt w:val="upperRoman"/>
      <w:lvlRestart w:val="0"/>
      <w:lvlText w:val="%8"/>
      <w:lvlJc w:val="left"/>
      <w:pPr>
        <w:tabs>
          <w:tab w:val="num" w:pos="902"/>
        </w:tabs>
        <w:ind w:left="902" w:hanging="301"/>
      </w:pPr>
      <w:rPr>
        <w:rFonts w:hint="default"/>
      </w:rPr>
    </w:lvl>
    <w:lvl w:ilvl="8">
      <w:start w:val="1"/>
      <w:numFmt w:val="upperRoman"/>
      <w:lvlRestart w:val="0"/>
      <w:lvlText w:val="%9"/>
      <w:lvlJc w:val="left"/>
      <w:pPr>
        <w:tabs>
          <w:tab w:val="num" w:pos="902"/>
        </w:tabs>
        <w:ind w:left="902" w:hanging="301"/>
      </w:pPr>
      <w:rPr>
        <w:rFonts w:hint="default"/>
      </w:rPr>
    </w:lvl>
  </w:abstractNum>
  <w:abstractNum w:abstractNumId="13" w15:restartNumberingAfterBreak="0">
    <w:nsid w:val="0BA1482A"/>
    <w:multiLevelType w:val="multilevel"/>
    <w:tmpl w:val="952EA5D6"/>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4" w15:restartNumberingAfterBreak="0">
    <w:nsid w:val="0D6B0417"/>
    <w:multiLevelType w:val="multilevel"/>
    <w:tmpl w:val="A7CCBC60"/>
    <w:lvl w:ilvl="0">
      <w:start w:val="1"/>
      <w:numFmt w:val="decimal"/>
      <w:pStyle w:val="Heading1"/>
      <w:lvlText w:val="%1"/>
      <w:lvlJc w:val="left"/>
      <w:pPr>
        <w:ind w:left="0" w:firstLine="0"/>
      </w:pPr>
      <w:rPr>
        <w:rFonts w:ascii="Segoe UI Light" w:hAnsi="Segoe UI Light" w:hint="default"/>
        <w:b w:val="0"/>
        <w:i w:val="0"/>
        <w:color w:val="005D76"/>
        <w:sz w:val="100"/>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upperRoman"/>
      <w:lvlRestart w:val="0"/>
      <w:pStyle w:val="Heading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8.%9"/>
      <w:lvlJc w:val="left"/>
      <w:pPr>
        <w:tabs>
          <w:tab w:val="num" w:pos="680"/>
        </w:tabs>
        <w:ind w:left="680" w:hanging="680"/>
      </w:pPr>
      <w:rPr>
        <w:rFonts w:hint="default"/>
      </w:rPr>
    </w:lvl>
  </w:abstractNum>
  <w:abstractNum w:abstractNumId="15" w15:restartNumberingAfterBreak="0">
    <w:nsid w:val="13C349D7"/>
    <w:multiLevelType w:val="multilevel"/>
    <w:tmpl w:val="63788E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b w:val="0"/>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16"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7" w15:restartNumberingAfterBreak="0">
    <w:nsid w:val="2BC01D36"/>
    <w:multiLevelType w:val="multilevel"/>
    <w:tmpl w:val="5E486B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14"/>
        </w:tabs>
        <w:ind w:left="714" w:hanging="354"/>
      </w:pPr>
      <w:rPr>
        <w:rFonts w:ascii="Segoe UI" w:hAnsi="Segoe UI" w:cs="Segoe UI" w:hint="default"/>
        <w:b w:val="0"/>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18" w15:restartNumberingAfterBreak="0">
    <w:nsid w:val="2D334983"/>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9" w15:restartNumberingAfterBreak="0">
    <w:nsid w:val="2EB502D0"/>
    <w:multiLevelType w:val="multilevel"/>
    <w:tmpl w:val="6512E222"/>
    <w:lvl w:ilvl="0">
      <w:start w:val="1"/>
      <w:numFmt w:val="decimal"/>
      <w:lvlText w:val="%1."/>
      <w:lvlJc w:val="left"/>
      <w:pPr>
        <w:tabs>
          <w:tab w:val="num" w:pos="360"/>
        </w:tabs>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20" w15:restartNumberingAfterBreak="0">
    <w:nsid w:val="2F8B1701"/>
    <w:multiLevelType w:val="multilevel"/>
    <w:tmpl w:val="279CE54A"/>
    <w:lvl w:ilvl="0">
      <w:start w:val="1"/>
      <w:numFmt w:val="decimal"/>
      <w:lvlText w:val="%1."/>
      <w:lvlJc w:val="left"/>
      <w:pPr>
        <w:tabs>
          <w:tab w:val="num" w:pos="360"/>
        </w:tabs>
        <w:ind w:left="360" w:hanging="360"/>
      </w:pPr>
      <w:rPr>
        <w:rFonts w:hint="default"/>
      </w:rPr>
    </w:lvl>
    <w:lvl w:ilvl="1">
      <w:start w:val="3"/>
      <w:numFmt w:val="lowerLetter"/>
      <w:lvlText w:val="%2"/>
      <w:lvlJc w:val="left"/>
      <w:pPr>
        <w:ind w:left="720" w:hanging="360"/>
      </w:pPr>
      <w:rPr>
        <w:rFonts w:hint="default"/>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21" w15:restartNumberingAfterBreak="0">
    <w:nsid w:val="368F588E"/>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2" w15:restartNumberingAfterBreak="0">
    <w:nsid w:val="38CE0885"/>
    <w:multiLevelType w:val="multilevel"/>
    <w:tmpl w:val="079C2A2A"/>
    <w:lvl w:ilvl="0">
      <w:start w:val="2"/>
      <w:numFmt w:val="decimal"/>
      <w:lvlText w:val="%1"/>
      <w:lvlJc w:val="left"/>
      <w:pPr>
        <w:tabs>
          <w:tab w:val="num" w:pos="301"/>
        </w:tabs>
        <w:ind w:left="301" w:hanging="301"/>
      </w:pPr>
      <w:rPr>
        <w:rFonts w:ascii="Segoe UI" w:hAnsi="Segoe UI" w:cs="Segoe UI" w:hint="default"/>
        <w:b w:val="0"/>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3" w15:restartNumberingAfterBreak="0">
    <w:nsid w:val="392E53A9"/>
    <w:multiLevelType w:val="multilevel"/>
    <w:tmpl w:val="DDF82D7C"/>
    <w:styleLink w:val="OpsommingRoman"/>
    <w:lvl w:ilvl="0">
      <w:start w:val="1"/>
      <w:numFmt w:val="upperRoman"/>
      <w:lvlText w:val="%1"/>
      <w:lvlJc w:val="left"/>
      <w:pPr>
        <w:tabs>
          <w:tab w:val="num" w:pos="301"/>
        </w:tabs>
        <w:ind w:left="301" w:hanging="301"/>
      </w:pPr>
      <w:rPr>
        <w:rFonts w:hint="default"/>
      </w:rPr>
    </w:lvl>
    <w:lvl w:ilvl="1">
      <w:start w:val="1"/>
      <w:numFmt w:val="upperRoman"/>
      <w:lvlText w:val="%2"/>
      <w:lvlJc w:val="left"/>
      <w:pPr>
        <w:tabs>
          <w:tab w:val="num" w:pos="601"/>
        </w:tabs>
        <w:ind w:left="601" w:hanging="300"/>
      </w:pPr>
      <w:rPr>
        <w:rFonts w:hint="default"/>
      </w:rPr>
    </w:lvl>
    <w:lvl w:ilvl="2">
      <w:start w:val="1"/>
      <w:numFmt w:val="upperRoman"/>
      <w:lvlText w:val="%3"/>
      <w:lvlJc w:val="left"/>
      <w:pPr>
        <w:tabs>
          <w:tab w:val="num" w:pos="902"/>
        </w:tabs>
        <w:ind w:left="902" w:hanging="301"/>
      </w:pPr>
      <w:rPr>
        <w:rFonts w:hint="default"/>
      </w:rPr>
    </w:lvl>
    <w:lvl w:ilvl="3">
      <w:start w:val="1"/>
      <w:numFmt w:val="upperRoman"/>
      <w:lvlRestart w:val="0"/>
      <w:lvlText w:val="%4"/>
      <w:lvlJc w:val="left"/>
      <w:pPr>
        <w:tabs>
          <w:tab w:val="num" w:pos="902"/>
        </w:tabs>
        <w:ind w:left="902" w:hanging="301"/>
      </w:pPr>
      <w:rPr>
        <w:rFonts w:hint="default"/>
      </w:rPr>
    </w:lvl>
    <w:lvl w:ilvl="4">
      <w:start w:val="1"/>
      <w:numFmt w:val="upperRoman"/>
      <w:lvlRestart w:val="0"/>
      <w:lvlText w:val="%5"/>
      <w:lvlJc w:val="left"/>
      <w:pPr>
        <w:tabs>
          <w:tab w:val="num" w:pos="902"/>
        </w:tabs>
        <w:ind w:left="902" w:hanging="301"/>
      </w:pPr>
      <w:rPr>
        <w:rFonts w:hint="default"/>
      </w:rPr>
    </w:lvl>
    <w:lvl w:ilvl="5">
      <w:start w:val="1"/>
      <w:numFmt w:val="upperRoman"/>
      <w:lvlRestart w:val="0"/>
      <w:lvlText w:val="%6"/>
      <w:lvlJc w:val="left"/>
      <w:pPr>
        <w:tabs>
          <w:tab w:val="num" w:pos="902"/>
        </w:tabs>
        <w:ind w:left="902" w:hanging="301"/>
      </w:pPr>
      <w:rPr>
        <w:rFonts w:hint="default"/>
      </w:rPr>
    </w:lvl>
    <w:lvl w:ilvl="6">
      <w:start w:val="1"/>
      <w:numFmt w:val="upperRoman"/>
      <w:lvlRestart w:val="0"/>
      <w:lvlText w:val="%7"/>
      <w:lvlJc w:val="left"/>
      <w:pPr>
        <w:tabs>
          <w:tab w:val="num" w:pos="902"/>
        </w:tabs>
        <w:ind w:left="902" w:hanging="301"/>
      </w:pPr>
      <w:rPr>
        <w:rFonts w:hint="default"/>
      </w:rPr>
    </w:lvl>
    <w:lvl w:ilvl="7">
      <w:start w:val="1"/>
      <w:numFmt w:val="upperRoman"/>
      <w:lvlRestart w:val="0"/>
      <w:lvlText w:val="%8"/>
      <w:lvlJc w:val="left"/>
      <w:pPr>
        <w:tabs>
          <w:tab w:val="num" w:pos="902"/>
        </w:tabs>
        <w:ind w:left="902" w:hanging="301"/>
      </w:pPr>
      <w:rPr>
        <w:rFonts w:hint="default"/>
      </w:rPr>
    </w:lvl>
    <w:lvl w:ilvl="8">
      <w:start w:val="1"/>
      <w:numFmt w:val="upperRoman"/>
      <w:lvlRestart w:val="0"/>
      <w:lvlText w:val="%9"/>
      <w:lvlJc w:val="left"/>
      <w:pPr>
        <w:tabs>
          <w:tab w:val="num" w:pos="902"/>
        </w:tabs>
        <w:ind w:left="902" w:hanging="301"/>
      </w:pPr>
      <w:rPr>
        <w:rFonts w:hint="default"/>
      </w:rPr>
    </w:lvl>
  </w:abstractNum>
  <w:abstractNum w:abstractNumId="24" w15:restartNumberingAfterBreak="0">
    <w:nsid w:val="3D290423"/>
    <w:multiLevelType w:val="hybridMultilevel"/>
    <w:tmpl w:val="A7B0BE94"/>
    <w:lvl w:ilvl="0" w:tplc="A3742948">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3E3068"/>
    <w:multiLevelType w:val="multilevel"/>
    <w:tmpl w:val="952EA5D6"/>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6" w15:restartNumberingAfterBreak="0">
    <w:nsid w:val="58242347"/>
    <w:multiLevelType w:val="multilevel"/>
    <w:tmpl w:val="9ABC88DC"/>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7" w15:restartNumberingAfterBreak="0">
    <w:nsid w:val="594D3869"/>
    <w:multiLevelType w:val="multilevel"/>
    <w:tmpl w:val="952EA5D6"/>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28" w15:restartNumberingAfterBreak="0">
    <w:nsid w:val="59874DD6"/>
    <w:multiLevelType w:val="hybridMultilevel"/>
    <w:tmpl w:val="DDEC654E"/>
    <w:lvl w:ilvl="0" w:tplc="2018C4F8">
      <w:start w:val="1"/>
      <w:numFmt w:val="lowerLetter"/>
      <w:lvlText w:val="%1."/>
      <w:lvlJc w:val="left"/>
      <w:pPr>
        <w:ind w:left="1420" w:hanging="71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9" w15:restartNumberingAfterBreak="0">
    <w:nsid w:val="5CFE39F8"/>
    <w:multiLevelType w:val="multilevel"/>
    <w:tmpl w:val="61580A68"/>
    <w:lvl w:ilvl="0">
      <w:start w:val="1"/>
      <w:numFmt w:val="decimal"/>
      <w:lvlText w:val="%1."/>
      <w:lvlJc w:val="left"/>
      <w:pPr>
        <w:tabs>
          <w:tab w:val="num" w:pos="360"/>
        </w:tabs>
        <w:ind w:left="360" w:hanging="360"/>
      </w:pPr>
      <w:rPr>
        <w:rFonts w:hint="default"/>
      </w:rPr>
    </w:lvl>
    <w:lvl w:ilvl="1">
      <w:start w:val="2"/>
      <w:numFmt w:val="lowerLetter"/>
      <w:lvlText w:val="%2"/>
      <w:lvlJc w:val="left"/>
      <w:pPr>
        <w:ind w:left="720" w:hanging="360"/>
      </w:pPr>
      <w:rPr>
        <w:rFonts w:hint="default"/>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30" w15:restartNumberingAfterBreak="0">
    <w:nsid w:val="6B224843"/>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31" w15:restartNumberingAfterBreak="0">
    <w:nsid w:val="6D674D52"/>
    <w:multiLevelType w:val="hybridMultilevel"/>
    <w:tmpl w:val="27C05646"/>
    <w:lvl w:ilvl="0" w:tplc="550E6C9A">
      <w:start w:val="1"/>
      <w:numFmt w:val="low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2" w15:restartNumberingAfterBreak="0">
    <w:nsid w:val="718A0FDE"/>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33" w15:restartNumberingAfterBreak="0">
    <w:nsid w:val="75C12F05"/>
    <w:multiLevelType w:val="multilevel"/>
    <w:tmpl w:val="F54AB82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4"/>
        </w:tabs>
        <w:ind w:left="714" w:hanging="354"/>
      </w:pPr>
      <w:rPr>
        <w:rFonts w:hint="default"/>
      </w:rPr>
    </w:lvl>
    <w:lvl w:ilvl="2">
      <w:start w:val="1"/>
      <w:numFmt w:val="decimal"/>
      <w:lvlText w:val="%3."/>
      <w:lvlJc w:val="left"/>
      <w:pPr>
        <w:tabs>
          <w:tab w:val="num" w:pos="1072"/>
        </w:tabs>
        <w:ind w:left="1072" w:hanging="358"/>
      </w:pPr>
      <w:rPr>
        <w:rFonts w:hint="default"/>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34" w15:restartNumberingAfterBreak="0">
    <w:nsid w:val="799E6C3C"/>
    <w:multiLevelType w:val="hybridMultilevel"/>
    <w:tmpl w:val="BA24AC60"/>
    <w:lvl w:ilvl="0" w:tplc="F7EEF5FE">
      <w:start w:val="1"/>
      <w:numFmt w:val="bullet"/>
      <w:lvlText w:val="-"/>
      <w:lvlJc w:val="left"/>
      <w:pPr>
        <w:tabs>
          <w:tab w:val="num" w:pos="357"/>
        </w:tabs>
        <w:ind w:left="357" w:hanging="357"/>
      </w:pPr>
      <w:rPr>
        <w:rFonts w:ascii="Arial" w:hAnsi="Arial" w:hint="default"/>
        <w:b w:val="0"/>
        <w:i w:val="0"/>
        <w:sz w:val="21"/>
      </w:rPr>
    </w:lvl>
    <w:lvl w:ilvl="1" w:tplc="AAE45AD4" w:tentative="1">
      <w:start w:val="1"/>
      <w:numFmt w:val="bullet"/>
      <w:lvlText w:val="o"/>
      <w:lvlJc w:val="left"/>
      <w:pPr>
        <w:tabs>
          <w:tab w:val="num" w:pos="1440"/>
        </w:tabs>
        <w:ind w:left="1440" w:hanging="360"/>
      </w:pPr>
      <w:rPr>
        <w:rFonts w:ascii="Courier New" w:hAnsi="Courier New" w:cs="Courier New" w:hint="default"/>
      </w:rPr>
    </w:lvl>
    <w:lvl w:ilvl="2" w:tplc="F06AB05C" w:tentative="1">
      <w:start w:val="1"/>
      <w:numFmt w:val="bullet"/>
      <w:lvlText w:val=""/>
      <w:lvlJc w:val="left"/>
      <w:pPr>
        <w:tabs>
          <w:tab w:val="num" w:pos="2160"/>
        </w:tabs>
        <w:ind w:left="2160" w:hanging="360"/>
      </w:pPr>
      <w:rPr>
        <w:rFonts w:ascii="Wingdings" w:hAnsi="Wingdings" w:hint="default"/>
      </w:rPr>
    </w:lvl>
    <w:lvl w:ilvl="3" w:tplc="36E4152C" w:tentative="1">
      <w:start w:val="1"/>
      <w:numFmt w:val="bullet"/>
      <w:lvlText w:val=""/>
      <w:lvlJc w:val="left"/>
      <w:pPr>
        <w:tabs>
          <w:tab w:val="num" w:pos="2880"/>
        </w:tabs>
        <w:ind w:left="2880" w:hanging="360"/>
      </w:pPr>
      <w:rPr>
        <w:rFonts w:ascii="Symbol" w:hAnsi="Symbol" w:hint="default"/>
      </w:rPr>
    </w:lvl>
    <w:lvl w:ilvl="4" w:tplc="7A3A8BE8" w:tentative="1">
      <w:start w:val="1"/>
      <w:numFmt w:val="bullet"/>
      <w:lvlText w:val="o"/>
      <w:lvlJc w:val="left"/>
      <w:pPr>
        <w:tabs>
          <w:tab w:val="num" w:pos="3600"/>
        </w:tabs>
        <w:ind w:left="3600" w:hanging="360"/>
      </w:pPr>
      <w:rPr>
        <w:rFonts w:ascii="Courier New" w:hAnsi="Courier New" w:cs="Courier New" w:hint="default"/>
      </w:rPr>
    </w:lvl>
    <w:lvl w:ilvl="5" w:tplc="D7EADA9E" w:tentative="1">
      <w:start w:val="1"/>
      <w:numFmt w:val="bullet"/>
      <w:lvlText w:val=""/>
      <w:lvlJc w:val="left"/>
      <w:pPr>
        <w:tabs>
          <w:tab w:val="num" w:pos="4320"/>
        </w:tabs>
        <w:ind w:left="4320" w:hanging="360"/>
      </w:pPr>
      <w:rPr>
        <w:rFonts w:ascii="Wingdings" w:hAnsi="Wingdings" w:hint="default"/>
      </w:rPr>
    </w:lvl>
    <w:lvl w:ilvl="6" w:tplc="575E2302" w:tentative="1">
      <w:start w:val="1"/>
      <w:numFmt w:val="bullet"/>
      <w:lvlText w:val=""/>
      <w:lvlJc w:val="left"/>
      <w:pPr>
        <w:tabs>
          <w:tab w:val="num" w:pos="5040"/>
        </w:tabs>
        <w:ind w:left="5040" w:hanging="360"/>
      </w:pPr>
      <w:rPr>
        <w:rFonts w:ascii="Symbol" w:hAnsi="Symbol" w:hint="default"/>
      </w:rPr>
    </w:lvl>
    <w:lvl w:ilvl="7" w:tplc="58B0F042" w:tentative="1">
      <w:start w:val="1"/>
      <w:numFmt w:val="bullet"/>
      <w:lvlText w:val="o"/>
      <w:lvlJc w:val="left"/>
      <w:pPr>
        <w:tabs>
          <w:tab w:val="num" w:pos="5760"/>
        </w:tabs>
        <w:ind w:left="5760" w:hanging="360"/>
      </w:pPr>
      <w:rPr>
        <w:rFonts w:ascii="Courier New" w:hAnsi="Courier New" w:cs="Courier New" w:hint="default"/>
      </w:rPr>
    </w:lvl>
    <w:lvl w:ilvl="8" w:tplc="D7C0871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36" w15:restartNumberingAfterBreak="0">
    <w:nsid w:val="7E4743C5"/>
    <w:multiLevelType w:val="multilevel"/>
    <w:tmpl w:val="EA463144"/>
    <w:lvl w:ilvl="0">
      <w:start w:val="1"/>
      <w:numFmt w:val="decimal"/>
      <w:lvlText w:val="%1."/>
      <w:lvlJc w:val="left"/>
      <w:pPr>
        <w:tabs>
          <w:tab w:val="num" w:pos="360"/>
        </w:tabs>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abstractNum w:abstractNumId="37" w15:restartNumberingAfterBreak="0">
    <w:nsid w:val="7EB40541"/>
    <w:multiLevelType w:val="multilevel"/>
    <w:tmpl w:val="61580A68"/>
    <w:lvl w:ilvl="0">
      <w:start w:val="1"/>
      <w:numFmt w:val="decimal"/>
      <w:lvlText w:val="%1."/>
      <w:lvlJc w:val="left"/>
      <w:pPr>
        <w:tabs>
          <w:tab w:val="num" w:pos="360"/>
        </w:tabs>
        <w:ind w:left="360" w:hanging="360"/>
      </w:pPr>
      <w:rPr>
        <w:rFonts w:hint="default"/>
      </w:rPr>
    </w:lvl>
    <w:lvl w:ilvl="1">
      <w:start w:val="2"/>
      <w:numFmt w:val="lowerLetter"/>
      <w:lvlText w:val="%2"/>
      <w:lvlJc w:val="left"/>
      <w:pPr>
        <w:ind w:left="720" w:hanging="360"/>
      </w:pPr>
      <w:rPr>
        <w:rFonts w:hint="default"/>
      </w:rPr>
    </w:lvl>
    <w:lvl w:ilvl="2">
      <w:start w:val="1"/>
      <w:numFmt w:val="decimal"/>
      <w:lvlText w:val="%3"/>
      <w:lvlJc w:val="left"/>
      <w:pPr>
        <w:tabs>
          <w:tab w:val="num" w:pos="1072"/>
        </w:tabs>
        <w:ind w:left="1072" w:hanging="358"/>
      </w:pPr>
      <w:rPr>
        <w:rFonts w:hint="default"/>
        <w:b w:val="0"/>
      </w:rPr>
    </w:lvl>
    <w:lvl w:ilvl="3">
      <w:start w:val="1"/>
      <w:numFmt w:val="decimal"/>
      <w:lvlRestart w:val="0"/>
      <w:lvlText w:val="%4."/>
      <w:lvlJc w:val="left"/>
      <w:pPr>
        <w:tabs>
          <w:tab w:val="num" w:pos="1072"/>
        </w:tabs>
        <w:ind w:left="1072" w:hanging="358"/>
      </w:pPr>
      <w:rPr>
        <w:rFonts w:hint="default"/>
      </w:rPr>
    </w:lvl>
    <w:lvl w:ilvl="4">
      <w:start w:val="1"/>
      <w:numFmt w:val="decimal"/>
      <w:lvlRestart w:val="0"/>
      <w:lvlText w:val="%5."/>
      <w:lvlJc w:val="left"/>
      <w:pPr>
        <w:tabs>
          <w:tab w:val="num" w:pos="1072"/>
        </w:tabs>
        <w:ind w:left="1072" w:hanging="358"/>
      </w:pPr>
      <w:rPr>
        <w:rFonts w:hint="default"/>
      </w:rPr>
    </w:lvl>
    <w:lvl w:ilvl="5">
      <w:start w:val="1"/>
      <w:numFmt w:val="decimal"/>
      <w:lvlRestart w:val="0"/>
      <w:lvlText w:val="%6."/>
      <w:lvlJc w:val="left"/>
      <w:pPr>
        <w:tabs>
          <w:tab w:val="num" w:pos="1072"/>
        </w:tabs>
        <w:ind w:left="1072" w:hanging="358"/>
      </w:pPr>
      <w:rPr>
        <w:rFonts w:hint="default"/>
      </w:rPr>
    </w:lvl>
    <w:lvl w:ilvl="6">
      <w:start w:val="1"/>
      <w:numFmt w:val="decimal"/>
      <w:lvlRestart w:val="0"/>
      <w:lvlText w:val="%7."/>
      <w:lvlJc w:val="left"/>
      <w:pPr>
        <w:tabs>
          <w:tab w:val="num" w:pos="1072"/>
        </w:tabs>
        <w:ind w:left="1072" w:hanging="358"/>
      </w:pPr>
      <w:rPr>
        <w:rFonts w:hint="default"/>
      </w:rPr>
    </w:lvl>
    <w:lvl w:ilvl="7">
      <w:start w:val="1"/>
      <w:numFmt w:val="decimal"/>
      <w:lvlRestart w:val="0"/>
      <w:lvlText w:val="%8."/>
      <w:lvlJc w:val="left"/>
      <w:pPr>
        <w:tabs>
          <w:tab w:val="num" w:pos="1072"/>
        </w:tabs>
        <w:ind w:left="1072" w:hanging="358"/>
      </w:pPr>
      <w:rPr>
        <w:rFonts w:hint="default"/>
      </w:rPr>
    </w:lvl>
    <w:lvl w:ilvl="8">
      <w:start w:val="1"/>
      <w:numFmt w:val="decimal"/>
      <w:lvlRestart w:val="0"/>
      <w:lvlText w:val="%9."/>
      <w:lvlJc w:val="left"/>
      <w:pPr>
        <w:tabs>
          <w:tab w:val="num" w:pos="1072"/>
        </w:tabs>
        <w:ind w:left="1072" w:hanging="358"/>
      </w:pPr>
      <w:rPr>
        <w:rFonts w:hint="default"/>
      </w:rPr>
    </w:lvl>
  </w:abstractNum>
  <w:num w:numId="1" w16cid:durableId="298146795">
    <w:abstractNumId w:val="14"/>
  </w:num>
  <w:num w:numId="2" w16cid:durableId="1049691582">
    <w:abstractNumId w:val="35"/>
  </w:num>
  <w:num w:numId="3" w16cid:durableId="911812473">
    <w:abstractNumId w:val="16"/>
  </w:num>
  <w:num w:numId="4" w16cid:durableId="192614601">
    <w:abstractNumId w:val="26"/>
  </w:num>
  <w:num w:numId="5" w16cid:durableId="1529248507">
    <w:abstractNumId w:val="3"/>
  </w:num>
  <w:num w:numId="6" w16cid:durableId="1478378319">
    <w:abstractNumId w:val="2"/>
  </w:num>
  <w:num w:numId="7" w16cid:durableId="463353419">
    <w:abstractNumId w:val="1"/>
  </w:num>
  <w:num w:numId="8" w16cid:durableId="122311889">
    <w:abstractNumId w:val="0"/>
  </w:num>
  <w:num w:numId="9" w16cid:durableId="493228652">
    <w:abstractNumId w:val="9"/>
  </w:num>
  <w:num w:numId="10" w16cid:durableId="600572355">
    <w:abstractNumId w:val="7"/>
  </w:num>
  <w:num w:numId="11" w16cid:durableId="851378683">
    <w:abstractNumId w:val="6"/>
  </w:num>
  <w:num w:numId="12" w16cid:durableId="625895873">
    <w:abstractNumId w:val="5"/>
  </w:num>
  <w:num w:numId="13" w16cid:durableId="1725981048">
    <w:abstractNumId w:val="4"/>
  </w:num>
  <w:num w:numId="14" w16cid:durableId="788743173">
    <w:abstractNumId w:val="8"/>
  </w:num>
  <w:num w:numId="15" w16cid:durableId="403722383">
    <w:abstractNumId w:val="23"/>
  </w:num>
  <w:num w:numId="16" w16cid:durableId="152914331">
    <w:abstractNumId w:val="12"/>
  </w:num>
  <w:num w:numId="17" w16cid:durableId="1617516022">
    <w:abstractNumId w:val="34"/>
  </w:num>
  <w:num w:numId="18" w16cid:durableId="1155300333">
    <w:abstractNumId w:val="10"/>
  </w:num>
  <w:num w:numId="19" w16cid:durableId="1550872288">
    <w:abstractNumId w:val="33"/>
  </w:num>
  <w:num w:numId="20" w16cid:durableId="1779370953">
    <w:abstractNumId w:val="15"/>
  </w:num>
  <w:num w:numId="21" w16cid:durableId="266499165">
    <w:abstractNumId w:val="30"/>
  </w:num>
  <w:num w:numId="22" w16cid:durableId="1221482161">
    <w:abstractNumId w:val="25"/>
  </w:num>
  <w:num w:numId="23" w16cid:durableId="2090148132">
    <w:abstractNumId w:val="11"/>
  </w:num>
  <w:num w:numId="24" w16cid:durableId="2042317373">
    <w:abstractNumId w:val="21"/>
  </w:num>
  <w:num w:numId="25" w16cid:durableId="1726948182">
    <w:abstractNumId w:val="17"/>
  </w:num>
  <w:num w:numId="26" w16cid:durableId="579603748">
    <w:abstractNumId w:val="24"/>
  </w:num>
  <w:num w:numId="27" w16cid:durableId="1860393634">
    <w:abstractNumId w:val="22"/>
  </w:num>
  <w:num w:numId="28" w16cid:durableId="1152601639">
    <w:abstractNumId w:val="27"/>
  </w:num>
  <w:num w:numId="29" w16cid:durableId="306863286">
    <w:abstractNumId w:val="36"/>
  </w:num>
  <w:num w:numId="30" w16cid:durableId="408889475">
    <w:abstractNumId w:val="29"/>
  </w:num>
  <w:num w:numId="31" w16cid:durableId="1030835841">
    <w:abstractNumId w:val="20"/>
  </w:num>
  <w:num w:numId="32" w16cid:durableId="1230075334">
    <w:abstractNumId w:val="13"/>
  </w:num>
  <w:num w:numId="33" w16cid:durableId="1271206221">
    <w:abstractNumId w:val="37"/>
  </w:num>
  <w:num w:numId="34" w16cid:durableId="1744377284">
    <w:abstractNumId w:val="19"/>
  </w:num>
  <w:num w:numId="35" w16cid:durableId="16122676">
    <w:abstractNumId w:val="32"/>
  </w:num>
  <w:num w:numId="36" w16cid:durableId="1644581518">
    <w:abstractNumId w:val="18"/>
  </w:num>
  <w:num w:numId="37" w16cid:durableId="400758320">
    <w:abstractNumId w:val="31"/>
  </w:num>
  <w:num w:numId="38" w16cid:durableId="2872837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autoHyphenation/>
  <w:hyphenationZone w:val="140"/>
  <w:drawingGridHorizontalSpacing w:val="90"/>
  <w:displayHorizontalDrawingGridEvery w:val="2"/>
  <w:characterSpacingControl w:val="doNotCompress"/>
  <w:hdrShapeDefaults>
    <o:shapedefaults v:ext="edit" spidmax="2050" fillcolor="white">
      <v:fill color="white"/>
      <v:stroke weight=".25pt"/>
      <o:colormru v:ext="edit" colors="#0079a3"/>
    </o:shapedefaults>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09"/>
    <w:rsid w:val="00000B85"/>
    <w:rsid w:val="00002EF6"/>
    <w:rsid w:val="0000342A"/>
    <w:rsid w:val="00003EA3"/>
    <w:rsid w:val="00005123"/>
    <w:rsid w:val="00006103"/>
    <w:rsid w:val="00006FA2"/>
    <w:rsid w:val="000104FE"/>
    <w:rsid w:val="00012095"/>
    <w:rsid w:val="000222EB"/>
    <w:rsid w:val="000239C7"/>
    <w:rsid w:val="00026373"/>
    <w:rsid w:val="00026728"/>
    <w:rsid w:val="00027A1C"/>
    <w:rsid w:val="0003046E"/>
    <w:rsid w:val="00030A62"/>
    <w:rsid w:val="00031AE7"/>
    <w:rsid w:val="00032091"/>
    <w:rsid w:val="00034A58"/>
    <w:rsid w:val="000377B8"/>
    <w:rsid w:val="000413AA"/>
    <w:rsid w:val="000428C0"/>
    <w:rsid w:val="00043A55"/>
    <w:rsid w:val="00043AC8"/>
    <w:rsid w:val="00043CFC"/>
    <w:rsid w:val="000457EC"/>
    <w:rsid w:val="00046CC2"/>
    <w:rsid w:val="00047B2C"/>
    <w:rsid w:val="0005098D"/>
    <w:rsid w:val="00050CE1"/>
    <w:rsid w:val="000523E2"/>
    <w:rsid w:val="00052EB2"/>
    <w:rsid w:val="00053375"/>
    <w:rsid w:val="00054DE1"/>
    <w:rsid w:val="00055DED"/>
    <w:rsid w:val="00067485"/>
    <w:rsid w:val="00071D3B"/>
    <w:rsid w:val="00072E96"/>
    <w:rsid w:val="00075F07"/>
    <w:rsid w:val="00076E6D"/>
    <w:rsid w:val="00076EF8"/>
    <w:rsid w:val="00077FB1"/>
    <w:rsid w:val="000800B8"/>
    <w:rsid w:val="00081A20"/>
    <w:rsid w:val="00082C92"/>
    <w:rsid w:val="000849E3"/>
    <w:rsid w:val="00084C76"/>
    <w:rsid w:val="00086994"/>
    <w:rsid w:val="00093744"/>
    <w:rsid w:val="00096691"/>
    <w:rsid w:val="00096F10"/>
    <w:rsid w:val="000A41AB"/>
    <w:rsid w:val="000A44B6"/>
    <w:rsid w:val="000A47F7"/>
    <w:rsid w:val="000B0845"/>
    <w:rsid w:val="000B3465"/>
    <w:rsid w:val="000B460B"/>
    <w:rsid w:val="000B4D39"/>
    <w:rsid w:val="000C3340"/>
    <w:rsid w:val="000C36A9"/>
    <w:rsid w:val="000C6EFC"/>
    <w:rsid w:val="000C7A60"/>
    <w:rsid w:val="000D321F"/>
    <w:rsid w:val="000D5E42"/>
    <w:rsid w:val="000D6FEB"/>
    <w:rsid w:val="000D73D4"/>
    <w:rsid w:val="000D7539"/>
    <w:rsid w:val="000D78FC"/>
    <w:rsid w:val="000D7E67"/>
    <w:rsid w:val="000E5260"/>
    <w:rsid w:val="000E608D"/>
    <w:rsid w:val="000E7968"/>
    <w:rsid w:val="000F0C7D"/>
    <w:rsid w:val="000F3FEF"/>
    <w:rsid w:val="001008E3"/>
    <w:rsid w:val="0010178D"/>
    <w:rsid w:val="00105B50"/>
    <w:rsid w:val="0010672F"/>
    <w:rsid w:val="00113B61"/>
    <w:rsid w:val="00121F42"/>
    <w:rsid w:val="001241A4"/>
    <w:rsid w:val="00124755"/>
    <w:rsid w:val="00125211"/>
    <w:rsid w:val="00125F5A"/>
    <w:rsid w:val="001266A8"/>
    <w:rsid w:val="00127575"/>
    <w:rsid w:val="00133186"/>
    <w:rsid w:val="0013540C"/>
    <w:rsid w:val="00136079"/>
    <w:rsid w:val="00140980"/>
    <w:rsid w:val="001465FD"/>
    <w:rsid w:val="00146B4B"/>
    <w:rsid w:val="00150603"/>
    <w:rsid w:val="0016007A"/>
    <w:rsid w:val="00164474"/>
    <w:rsid w:val="00166ECB"/>
    <w:rsid w:val="001711D0"/>
    <w:rsid w:val="001723C6"/>
    <w:rsid w:val="00173BFF"/>
    <w:rsid w:val="001748BC"/>
    <w:rsid w:val="001762BE"/>
    <w:rsid w:val="00176984"/>
    <w:rsid w:val="00181C27"/>
    <w:rsid w:val="00193E1E"/>
    <w:rsid w:val="00194603"/>
    <w:rsid w:val="001966B3"/>
    <w:rsid w:val="00196C4D"/>
    <w:rsid w:val="00197162"/>
    <w:rsid w:val="0019774C"/>
    <w:rsid w:val="001A13D4"/>
    <w:rsid w:val="001A5133"/>
    <w:rsid w:val="001B110F"/>
    <w:rsid w:val="001B19B1"/>
    <w:rsid w:val="001B2C99"/>
    <w:rsid w:val="001B4659"/>
    <w:rsid w:val="001B4E6C"/>
    <w:rsid w:val="001B554D"/>
    <w:rsid w:val="001B7331"/>
    <w:rsid w:val="001C010B"/>
    <w:rsid w:val="001C2E69"/>
    <w:rsid w:val="001C6520"/>
    <w:rsid w:val="001C6EDE"/>
    <w:rsid w:val="001D044A"/>
    <w:rsid w:val="001D2C68"/>
    <w:rsid w:val="001D3D65"/>
    <w:rsid w:val="001D4160"/>
    <w:rsid w:val="001D592D"/>
    <w:rsid w:val="001D6060"/>
    <w:rsid w:val="001D606B"/>
    <w:rsid w:val="001D6848"/>
    <w:rsid w:val="001D71D0"/>
    <w:rsid w:val="001E2CB5"/>
    <w:rsid w:val="001E31C1"/>
    <w:rsid w:val="001E4713"/>
    <w:rsid w:val="001E60A0"/>
    <w:rsid w:val="001E778E"/>
    <w:rsid w:val="001F350C"/>
    <w:rsid w:val="001F43BF"/>
    <w:rsid w:val="001F5BC7"/>
    <w:rsid w:val="001F607D"/>
    <w:rsid w:val="0020318C"/>
    <w:rsid w:val="00203576"/>
    <w:rsid w:val="002041E4"/>
    <w:rsid w:val="00204385"/>
    <w:rsid w:val="002050C5"/>
    <w:rsid w:val="002072C3"/>
    <w:rsid w:val="002127FD"/>
    <w:rsid w:val="00213A6F"/>
    <w:rsid w:val="002168B0"/>
    <w:rsid w:val="00217F21"/>
    <w:rsid w:val="00222AC0"/>
    <w:rsid w:val="0023067A"/>
    <w:rsid w:val="00231F68"/>
    <w:rsid w:val="002326CD"/>
    <w:rsid w:val="00234E6D"/>
    <w:rsid w:val="00236150"/>
    <w:rsid w:val="00236B0B"/>
    <w:rsid w:val="00241F49"/>
    <w:rsid w:val="002476E5"/>
    <w:rsid w:val="002500AD"/>
    <w:rsid w:val="00250DF5"/>
    <w:rsid w:val="002515E9"/>
    <w:rsid w:val="00254145"/>
    <w:rsid w:val="00262017"/>
    <w:rsid w:val="0026277F"/>
    <w:rsid w:val="00263CAF"/>
    <w:rsid w:val="00263EAF"/>
    <w:rsid w:val="002658A1"/>
    <w:rsid w:val="00267ADF"/>
    <w:rsid w:val="00276EED"/>
    <w:rsid w:val="00277978"/>
    <w:rsid w:val="00282271"/>
    <w:rsid w:val="002838D2"/>
    <w:rsid w:val="00284854"/>
    <w:rsid w:val="00284D4A"/>
    <w:rsid w:val="00285D26"/>
    <w:rsid w:val="002908EF"/>
    <w:rsid w:val="0029107F"/>
    <w:rsid w:val="00292164"/>
    <w:rsid w:val="002939E6"/>
    <w:rsid w:val="00296937"/>
    <w:rsid w:val="002969E5"/>
    <w:rsid w:val="002A029A"/>
    <w:rsid w:val="002A1D2D"/>
    <w:rsid w:val="002A2719"/>
    <w:rsid w:val="002A4BAA"/>
    <w:rsid w:val="002A5A6B"/>
    <w:rsid w:val="002B0E15"/>
    <w:rsid w:val="002B16FD"/>
    <w:rsid w:val="002B3A57"/>
    <w:rsid w:val="002C12B9"/>
    <w:rsid w:val="002C2B05"/>
    <w:rsid w:val="002C42B9"/>
    <w:rsid w:val="002C745D"/>
    <w:rsid w:val="002D1581"/>
    <w:rsid w:val="002D3361"/>
    <w:rsid w:val="002D6FF8"/>
    <w:rsid w:val="002E4B97"/>
    <w:rsid w:val="002E53A3"/>
    <w:rsid w:val="002F0547"/>
    <w:rsid w:val="002F5F90"/>
    <w:rsid w:val="002F7A0C"/>
    <w:rsid w:val="00302928"/>
    <w:rsid w:val="003046A4"/>
    <w:rsid w:val="003050FE"/>
    <w:rsid w:val="00310517"/>
    <w:rsid w:val="00314231"/>
    <w:rsid w:val="00314CCC"/>
    <w:rsid w:val="00314DBB"/>
    <w:rsid w:val="00314E3D"/>
    <w:rsid w:val="0031584F"/>
    <w:rsid w:val="00315884"/>
    <w:rsid w:val="0031640A"/>
    <w:rsid w:val="00322EEC"/>
    <w:rsid w:val="003232B6"/>
    <w:rsid w:val="00323A57"/>
    <w:rsid w:val="0032506F"/>
    <w:rsid w:val="00330D7D"/>
    <w:rsid w:val="0033248D"/>
    <w:rsid w:val="003361C7"/>
    <w:rsid w:val="00337486"/>
    <w:rsid w:val="0034213E"/>
    <w:rsid w:val="00342257"/>
    <w:rsid w:val="00344C29"/>
    <w:rsid w:val="00344D77"/>
    <w:rsid w:val="00345215"/>
    <w:rsid w:val="00346228"/>
    <w:rsid w:val="00351578"/>
    <w:rsid w:val="003559B1"/>
    <w:rsid w:val="00356730"/>
    <w:rsid w:val="0035709C"/>
    <w:rsid w:val="00362147"/>
    <w:rsid w:val="00362C1A"/>
    <w:rsid w:val="00366B9F"/>
    <w:rsid w:val="00366EF1"/>
    <w:rsid w:val="0037205B"/>
    <w:rsid w:val="00372FFB"/>
    <w:rsid w:val="0037420B"/>
    <w:rsid w:val="00374D0B"/>
    <w:rsid w:val="00375F54"/>
    <w:rsid w:val="003769F3"/>
    <w:rsid w:val="00380D63"/>
    <w:rsid w:val="0038199D"/>
    <w:rsid w:val="003844C1"/>
    <w:rsid w:val="00385136"/>
    <w:rsid w:val="0038603F"/>
    <w:rsid w:val="00386575"/>
    <w:rsid w:val="003868F4"/>
    <w:rsid w:val="00390E8A"/>
    <w:rsid w:val="00391793"/>
    <w:rsid w:val="00391C1B"/>
    <w:rsid w:val="003924F0"/>
    <w:rsid w:val="0039495F"/>
    <w:rsid w:val="00394988"/>
    <w:rsid w:val="00396CF5"/>
    <w:rsid w:val="003A03F8"/>
    <w:rsid w:val="003A074C"/>
    <w:rsid w:val="003A35F1"/>
    <w:rsid w:val="003A5CD9"/>
    <w:rsid w:val="003A6EC4"/>
    <w:rsid w:val="003B1AF1"/>
    <w:rsid w:val="003B1BE1"/>
    <w:rsid w:val="003B295B"/>
    <w:rsid w:val="003B343F"/>
    <w:rsid w:val="003B7B28"/>
    <w:rsid w:val="003C0FD8"/>
    <w:rsid w:val="003C3E91"/>
    <w:rsid w:val="003C4D4D"/>
    <w:rsid w:val="003C7637"/>
    <w:rsid w:val="003C789F"/>
    <w:rsid w:val="003D137E"/>
    <w:rsid w:val="003D43B7"/>
    <w:rsid w:val="003D5260"/>
    <w:rsid w:val="003D7317"/>
    <w:rsid w:val="003D7C84"/>
    <w:rsid w:val="003E0551"/>
    <w:rsid w:val="003E0D9A"/>
    <w:rsid w:val="003E0DD6"/>
    <w:rsid w:val="003E23C7"/>
    <w:rsid w:val="003E45DC"/>
    <w:rsid w:val="003E4681"/>
    <w:rsid w:val="003E59B2"/>
    <w:rsid w:val="003F075F"/>
    <w:rsid w:val="003F3121"/>
    <w:rsid w:val="003F4143"/>
    <w:rsid w:val="003F6E42"/>
    <w:rsid w:val="003F7425"/>
    <w:rsid w:val="00400690"/>
    <w:rsid w:val="00401C80"/>
    <w:rsid w:val="0040302B"/>
    <w:rsid w:val="00407549"/>
    <w:rsid w:val="004107A9"/>
    <w:rsid w:val="004112A7"/>
    <w:rsid w:val="00411E8C"/>
    <w:rsid w:val="00414137"/>
    <w:rsid w:val="00414674"/>
    <w:rsid w:val="00416C77"/>
    <w:rsid w:val="00416EF6"/>
    <w:rsid w:val="00416FC1"/>
    <w:rsid w:val="004178B7"/>
    <w:rsid w:val="00420C51"/>
    <w:rsid w:val="00422B2A"/>
    <w:rsid w:val="00422C8D"/>
    <w:rsid w:val="00425713"/>
    <w:rsid w:val="00425D6E"/>
    <w:rsid w:val="00425ECB"/>
    <w:rsid w:val="00426F02"/>
    <w:rsid w:val="00432EB8"/>
    <w:rsid w:val="00434130"/>
    <w:rsid w:val="004345FE"/>
    <w:rsid w:val="004349B9"/>
    <w:rsid w:val="00437D06"/>
    <w:rsid w:val="00440507"/>
    <w:rsid w:val="004424F1"/>
    <w:rsid w:val="00442629"/>
    <w:rsid w:val="00444953"/>
    <w:rsid w:val="004504C2"/>
    <w:rsid w:val="0045056C"/>
    <w:rsid w:val="00450C25"/>
    <w:rsid w:val="00453113"/>
    <w:rsid w:val="0045415E"/>
    <w:rsid w:val="00462A8F"/>
    <w:rsid w:val="00463BAD"/>
    <w:rsid w:val="004655DA"/>
    <w:rsid w:val="00471376"/>
    <w:rsid w:val="0047145A"/>
    <w:rsid w:val="00471796"/>
    <w:rsid w:val="0047497B"/>
    <w:rsid w:val="00481799"/>
    <w:rsid w:val="00482D5A"/>
    <w:rsid w:val="004831B9"/>
    <w:rsid w:val="004835FC"/>
    <w:rsid w:val="00483AC1"/>
    <w:rsid w:val="00483AC9"/>
    <w:rsid w:val="00486BB8"/>
    <w:rsid w:val="004872D5"/>
    <w:rsid w:val="00493D61"/>
    <w:rsid w:val="00493F3E"/>
    <w:rsid w:val="00496C06"/>
    <w:rsid w:val="004A0578"/>
    <w:rsid w:val="004A2198"/>
    <w:rsid w:val="004A248A"/>
    <w:rsid w:val="004A7079"/>
    <w:rsid w:val="004B68B1"/>
    <w:rsid w:val="004B6BD1"/>
    <w:rsid w:val="004B6F79"/>
    <w:rsid w:val="004B7FAE"/>
    <w:rsid w:val="004C0004"/>
    <w:rsid w:val="004C128D"/>
    <w:rsid w:val="004C4BA8"/>
    <w:rsid w:val="004C79BD"/>
    <w:rsid w:val="004C7C04"/>
    <w:rsid w:val="004D09AF"/>
    <w:rsid w:val="004D1A71"/>
    <w:rsid w:val="004D75B3"/>
    <w:rsid w:val="004E77CB"/>
    <w:rsid w:val="004E77D0"/>
    <w:rsid w:val="004E7804"/>
    <w:rsid w:val="004F0787"/>
    <w:rsid w:val="004F20FA"/>
    <w:rsid w:val="004F2F1A"/>
    <w:rsid w:val="004F5227"/>
    <w:rsid w:val="004F52DE"/>
    <w:rsid w:val="004F55E3"/>
    <w:rsid w:val="004F7443"/>
    <w:rsid w:val="0050045A"/>
    <w:rsid w:val="00501654"/>
    <w:rsid w:val="00512F0A"/>
    <w:rsid w:val="00513EA1"/>
    <w:rsid w:val="005142AA"/>
    <w:rsid w:val="00514761"/>
    <w:rsid w:val="00514A1A"/>
    <w:rsid w:val="00514A5B"/>
    <w:rsid w:val="005203BA"/>
    <w:rsid w:val="0052155B"/>
    <w:rsid w:val="00523860"/>
    <w:rsid w:val="005255E1"/>
    <w:rsid w:val="0052737D"/>
    <w:rsid w:val="00533341"/>
    <w:rsid w:val="00537783"/>
    <w:rsid w:val="00540B53"/>
    <w:rsid w:val="005519C7"/>
    <w:rsid w:val="00553B29"/>
    <w:rsid w:val="00557D0B"/>
    <w:rsid w:val="00562F93"/>
    <w:rsid w:val="005636F7"/>
    <w:rsid w:val="005637F0"/>
    <w:rsid w:val="00565A20"/>
    <w:rsid w:val="00566BDB"/>
    <w:rsid w:val="005705DB"/>
    <w:rsid w:val="00570BED"/>
    <w:rsid w:val="00574887"/>
    <w:rsid w:val="00575647"/>
    <w:rsid w:val="00580523"/>
    <w:rsid w:val="0058776B"/>
    <w:rsid w:val="00590650"/>
    <w:rsid w:val="00590F98"/>
    <w:rsid w:val="00591A1E"/>
    <w:rsid w:val="00593C00"/>
    <w:rsid w:val="005953A4"/>
    <w:rsid w:val="00596300"/>
    <w:rsid w:val="00596AC3"/>
    <w:rsid w:val="005B0BE5"/>
    <w:rsid w:val="005B4B66"/>
    <w:rsid w:val="005B588D"/>
    <w:rsid w:val="005B7CCD"/>
    <w:rsid w:val="005C2555"/>
    <w:rsid w:val="005C2EB6"/>
    <w:rsid w:val="005C57B1"/>
    <w:rsid w:val="005D1D73"/>
    <w:rsid w:val="005D3DB7"/>
    <w:rsid w:val="005D3DEB"/>
    <w:rsid w:val="005D7CBD"/>
    <w:rsid w:val="005E69B7"/>
    <w:rsid w:val="005E6AC7"/>
    <w:rsid w:val="005F5E52"/>
    <w:rsid w:val="005F5FB7"/>
    <w:rsid w:val="005F777C"/>
    <w:rsid w:val="006022A1"/>
    <w:rsid w:val="006027DB"/>
    <w:rsid w:val="00603095"/>
    <w:rsid w:val="00603B48"/>
    <w:rsid w:val="00605BE8"/>
    <w:rsid w:val="00605F43"/>
    <w:rsid w:val="00607C81"/>
    <w:rsid w:val="00610B73"/>
    <w:rsid w:val="0061285A"/>
    <w:rsid w:val="00615799"/>
    <w:rsid w:val="00624CE6"/>
    <w:rsid w:val="00625CF5"/>
    <w:rsid w:val="0063272E"/>
    <w:rsid w:val="00633906"/>
    <w:rsid w:val="00634E65"/>
    <w:rsid w:val="00635306"/>
    <w:rsid w:val="00636259"/>
    <w:rsid w:val="00642EB4"/>
    <w:rsid w:val="00644EDE"/>
    <w:rsid w:val="006463EB"/>
    <w:rsid w:val="00653450"/>
    <w:rsid w:val="006535B4"/>
    <w:rsid w:val="006541B7"/>
    <w:rsid w:val="006546F5"/>
    <w:rsid w:val="00660FD7"/>
    <w:rsid w:val="00662B0C"/>
    <w:rsid w:val="00662BAB"/>
    <w:rsid w:val="00663B46"/>
    <w:rsid w:val="00663CD4"/>
    <w:rsid w:val="00666360"/>
    <w:rsid w:val="006707D7"/>
    <w:rsid w:val="0067357C"/>
    <w:rsid w:val="00673F51"/>
    <w:rsid w:val="0067539A"/>
    <w:rsid w:val="00677262"/>
    <w:rsid w:val="00683572"/>
    <w:rsid w:val="00691E99"/>
    <w:rsid w:val="006933CA"/>
    <w:rsid w:val="00694B27"/>
    <w:rsid w:val="006970DF"/>
    <w:rsid w:val="006A2273"/>
    <w:rsid w:val="006A32E7"/>
    <w:rsid w:val="006A33E2"/>
    <w:rsid w:val="006A37B9"/>
    <w:rsid w:val="006A6030"/>
    <w:rsid w:val="006A7AE1"/>
    <w:rsid w:val="006B1B47"/>
    <w:rsid w:val="006B2A73"/>
    <w:rsid w:val="006C04AF"/>
    <w:rsid w:val="006C17B9"/>
    <w:rsid w:val="006C556A"/>
    <w:rsid w:val="006C5CB7"/>
    <w:rsid w:val="006D0E41"/>
    <w:rsid w:val="006D4B9B"/>
    <w:rsid w:val="006D7FA5"/>
    <w:rsid w:val="006E1EFB"/>
    <w:rsid w:val="006F1B9A"/>
    <w:rsid w:val="006F3E2D"/>
    <w:rsid w:val="006F4D95"/>
    <w:rsid w:val="007013BD"/>
    <w:rsid w:val="00701844"/>
    <w:rsid w:val="0070231C"/>
    <w:rsid w:val="00705775"/>
    <w:rsid w:val="0070581E"/>
    <w:rsid w:val="00711A64"/>
    <w:rsid w:val="00716352"/>
    <w:rsid w:val="00716942"/>
    <w:rsid w:val="00717EE5"/>
    <w:rsid w:val="00723B33"/>
    <w:rsid w:val="00724407"/>
    <w:rsid w:val="00724E3F"/>
    <w:rsid w:val="00727126"/>
    <w:rsid w:val="00731FFD"/>
    <w:rsid w:val="0073492B"/>
    <w:rsid w:val="007352F2"/>
    <w:rsid w:val="00736F62"/>
    <w:rsid w:val="00741EFB"/>
    <w:rsid w:val="00742292"/>
    <w:rsid w:val="007425CE"/>
    <w:rsid w:val="00744FDC"/>
    <w:rsid w:val="007454A7"/>
    <w:rsid w:val="00750B8C"/>
    <w:rsid w:val="0075198E"/>
    <w:rsid w:val="007527FF"/>
    <w:rsid w:val="00752DE3"/>
    <w:rsid w:val="0075359E"/>
    <w:rsid w:val="0076376C"/>
    <w:rsid w:val="007664C6"/>
    <w:rsid w:val="00766E67"/>
    <w:rsid w:val="00771B30"/>
    <w:rsid w:val="00772999"/>
    <w:rsid w:val="00774147"/>
    <w:rsid w:val="0077661C"/>
    <w:rsid w:val="0077785B"/>
    <w:rsid w:val="00780FB0"/>
    <w:rsid w:val="0078256E"/>
    <w:rsid w:val="00783F3E"/>
    <w:rsid w:val="00786EFB"/>
    <w:rsid w:val="00793F6E"/>
    <w:rsid w:val="007A042A"/>
    <w:rsid w:val="007A5045"/>
    <w:rsid w:val="007B2546"/>
    <w:rsid w:val="007B40F8"/>
    <w:rsid w:val="007B55BE"/>
    <w:rsid w:val="007B6EAA"/>
    <w:rsid w:val="007C016B"/>
    <w:rsid w:val="007C14C1"/>
    <w:rsid w:val="007C155F"/>
    <w:rsid w:val="007C254F"/>
    <w:rsid w:val="007C476B"/>
    <w:rsid w:val="007C4E05"/>
    <w:rsid w:val="007D2F39"/>
    <w:rsid w:val="007D3585"/>
    <w:rsid w:val="007D69B1"/>
    <w:rsid w:val="007D7EA9"/>
    <w:rsid w:val="007E0CB0"/>
    <w:rsid w:val="007E1341"/>
    <w:rsid w:val="007E31DA"/>
    <w:rsid w:val="007E41EA"/>
    <w:rsid w:val="007E7AED"/>
    <w:rsid w:val="007F08B5"/>
    <w:rsid w:val="007F096D"/>
    <w:rsid w:val="007F481B"/>
    <w:rsid w:val="007F6346"/>
    <w:rsid w:val="007F7F97"/>
    <w:rsid w:val="0080006B"/>
    <w:rsid w:val="00800E6D"/>
    <w:rsid w:val="008023D1"/>
    <w:rsid w:val="00802B48"/>
    <w:rsid w:val="008075BE"/>
    <w:rsid w:val="00811230"/>
    <w:rsid w:val="00814B07"/>
    <w:rsid w:val="00814BCD"/>
    <w:rsid w:val="00817B7E"/>
    <w:rsid w:val="008213B9"/>
    <w:rsid w:val="00821439"/>
    <w:rsid w:val="0083231F"/>
    <w:rsid w:val="00836CB8"/>
    <w:rsid w:val="0083701C"/>
    <w:rsid w:val="00846069"/>
    <w:rsid w:val="008523CA"/>
    <w:rsid w:val="00852658"/>
    <w:rsid w:val="00855C83"/>
    <w:rsid w:val="00856F14"/>
    <w:rsid w:val="0086678F"/>
    <w:rsid w:val="00867802"/>
    <w:rsid w:val="00871789"/>
    <w:rsid w:val="008723FC"/>
    <w:rsid w:val="0087292A"/>
    <w:rsid w:val="00872DC4"/>
    <w:rsid w:val="0087411B"/>
    <w:rsid w:val="0087460C"/>
    <w:rsid w:val="00875AD9"/>
    <w:rsid w:val="0087618D"/>
    <w:rsid w:val="00876377"/>
    <w:rsid w:val="00880EFA"/>
    <w:rsid w:val="00883EFA"/>
    <w:rsid w:val="00884223"/>
    <w:rsid w:val="00884290"/>
    <w:rsid w:val="008863CF"/>
    <w:rsid w:val="00886C5B"/>
    <w:rsid w:val="00887B24"/>
    <w:rsid w:val="008907CE"/>
    <w:rsid w:val="00890BCD"/>
    <w:rsid w:val="0089624E"/>
    <w:rsid w:val="00896B8F"/>
    <w:rsid w:val="00897FED"/>
    <w:rsid w:val="008A20DB"/>
    <w:rsid w:val="008A3FF8"/>
    <w:rsid w:val="008A5B31"/>
    <w:rsid w:val="008A6CC7"/>
    <w:rsid w:val="008B14F4"/>
    <w:rsid w:val="008B2B81"/>
    <w:rsid w:val="008B2DD5"/>
    <w:rsid w:val="008B66ED"/>
    <w:rsid w:val="008C08DB"/>
    <w:rsid w:val="008C48D1"/>
    <w:rsid w:val="008D462B"/>
    <w:rsid w:val="008D4EBA"/>
    <w:rsid w:val="008E0E21"/>
    <w:rsid w:val="008E30AD"/>
    <w:rsid w:val="008E61ED"/>
    <w:rsid w:val="008E6B35"/>
    <w:rsid w:val="008E7941"/>
    <w:rsid w:val="008F38DC"/>
    <w:rsid w:val="008F3F72"/>
    <w:rsid w:val="008F5C63"/>
    <w:rsid w:val="00901264"/>
    <w:rsid w:val="009057A4"/>
    <w:rsid w:val="00910E44"/>
    <w:rsid w:val="00913B47"/>
    <w:rsid w:val="009234E1"/>
    <w:rsid w:val="00923D48"/>
    <w:rsid w:val="00926671"/>
    <w:rsid w:val="00926CAF"/>
    <w:rsid w:val="00935F70"/>
    <w:rsid w:val="0093794D"/>
    <w:rsid w:val="00942CD6"/>
    <w:rsid w:val="009523BD"/>
    <w:rsid w:val="00952579"/>
    <w:rsid w:val="00953850"/>
    <w:rsid w:val="00955720"/>
    <w:rsid w:val="009646FD"/>
    <w:rsid w:val="009658A7"/>
    <w:rsid w:val="009701C4"/>
    <w:rsid w:val="00972B2E"/>
    <w:rsid w:val="00972DFB"/>
    <w:rsid w:val="00975609"/>
    <w:rsid w:val="00975FCD"/>
    <w:rsid w:val="009771D0"/>
    <w:rsid w:val="00977B5C"/>
    <w:rsid w:val="00981439"/>
    <w:rsid w:val="0098374E"/>
    <w:rsid w:val="00983E78"/>
    <w:rsid w:val="009843DD"/>
    <w:rsid w:val="00987676"/>
    <w:rsid w:val="009901C0"/>
    <w:rsid w:val="00992DCC"/>
    <w:rsid w:val="00994F5B"/>
    <w:rsid w:val="009A6280"/>
    <w:rsid w:val="009B0741"/>
    <w:rsid w:val="009B2513"/>
    <w:rsid w:val="009B2714"/>
    <w:rsid w:val="009B438D"/>
    <w:rsid w:val="009B4799"/>
    <w:rsid w:val="009B5A72"/>
    <w:rsid w:val="009B6C29"/>
    <w:rsid w:val="009B6F26"/>
    <w:rsid w:val="009C1898"/>
    <w:rsid w:val="009C208A"/>
    <w:rsid w:val="009D01FB"/>
    <w:rsid w:val="009D1131"/>
    <w:rsid w:val="009D140B"/>
    <w:rsid w:val="009D4ABE"/>
    <w:rsid w:val="009D6D9E"/>
    <w:rsid w:val="009E220D"/>
    <w:rsid w:val="009E2F7C"/>
    <w:rsid w:val="009E3879"/>
    <w:rsid w:val="009E3BCD"/>
    <w:rsid w:val="009E5B33"/>
    <w:rsid w:val="009F0A16"/>
    <w:rsid w:val="009F21A2"/>
    <w:rsid w:val="009F2C44"/>
    <w:rsid w:val="009F60C4"/>
    <w:rsid w:val="00A01E13"/>
    <w:rsid w:val="00A030A3"/>
    <w:rsid w:val="00A058DA"/>
    <w:rsid w:val="00A06E13"/>
    <w:rsid w:val="00A108C6"/>
    <w:rsid w:val="00A119E3"/>
    <w:rsid w:val="00A12097"/>
    <w:rsid w:val="00A137FE"/>
    <w:rsid w:val="00A2073B"/>
    <w:rsid w:val="00A20F4C"/>
    <w:rsid w:val="00A23184"/>
    <w:rsid w:val="00A253C3"/>
    <w:rsid w:val="00A26E9A"/>
    <w:rsid w:val="00A31723"/>
    <w:rsid w:val="00A31B50"/>
    <w:rsid w:val="00A3597D"/>
    <w:rsid w:val="00A35E8A"/>
    <w:rsid w:val="00A40BC7"/>
    <w:rsid w:val="00A4453A"/>
    <w:rsid w:val="00A47355"/>
    <w:rsid w:val="00A47B86"/>
    <w:rsid w:val="00A47BFE"/>
    <w:rsid w:val="00A535C7"/>
    <w:rsid w:val="00A53F36"/>
    <w:rsid w:val="00A57F45"/>
    <w:rsid w:val="00A60BA1"/>
    <w:rsid w:val="00A625B8"/>
    <w:rsid w:val="00A626BA"/>
    <w:rsid w:val="00A70FDB"/>
    <w:rsid w:val="00A71D29"/>
    <w:rsid w:val="00A740F8"/>
    <w:rsid w:val="00A76A15"/>
    <w:rsid w:val="00A77B37"/>
    <w:rsid w:val="00A800E1"/>
    <w:rsid w:val="00A82EFD"/>
    <w:rsid w:val="00A837F3"/>
    <w:rsid w:val="00A854EC"/>
    <w:rsid w:val="00AA19B7"/>
    <w:rsid w:val="00AA1DCD"/>
    <w:rsid w:val="00AB0A7C"/>
    <w:rsid w:val="00AB3339"/>
    <w:rsid w:val="00AB44E0"/>
    <w:rsid w:val="00AB66B2"/>
    <w:rsid w:val="00AC430E"/>
    <w:rsid w:val="00AC5193"/>
    <w:rsid w:val="00AC6211"/>
    <w:rsid w:val="00AD0319"/>
    <w:rsid w:val="00AD10FE"/>
    <w:rsid w:val="00AD2041"/>
    <w:rsid w:val="00AD3415"/>
    <w:rsid w:val="00AD34F6"/>
    <w:rsid w:val="00AD457F"/>
    <w:rsid w:val="00AD4A3C"/>
    <w:rsid w:val="00AD5337"/>
    <w:rsid w:val="00AE4EDA"/>
    <w:rsid w:val="00AE572F"/>
    <w:rsid w:val="00AE7EE7"/>
    <w:rsid w:val="00AF344C"/>
    <w:rsid w:val="00AF3713"/>
    <w:rsid w:val="00AF4A8C"/>
    <w:rsid w:val="00AF5501"/>
    <w:rsid w:val="00AF757B"/>
    <w:rsid w:val="00B02188"/>
    <w:rsid w:val="00B03690"/>
    <w:rsid w:val="00B038E4"/>
    <w:rsid w:val="00B063E7"/>
    <w:rsid w:val="00B0671B"/>
    <w:rsid w:val="00B079CD"/>
    <w:rsid w:val="00B100DA"/>
    <w:rsid w:val="00B1391C"/>
    <w:rsid w:val="00B15C80"/>
    <w:rsid w:val="00B166E4"/>
    <w:rsid w:val="00B16F62"/>
    <w:rsid w:val="00B17376"/>
    <w:rsid w:val="00B27818"/>
    <w:rsid w:val="00B30196"/>
    <w:rsid w:val="00B31602"/>
    <w:rsid w:val="00B32661"/>
    <w:rsid w:val="00B3393D"/>
    <w:rsid w:val="00B34AEA"/>
    <w:rsid w:val="00B43FB8"/>
    <w:rsid w:val="00B52C2C"/>
    <w:rsid w:val="00B555A1"/>
    <w:rsid w:val="00B5655D"/>
    <w:rsid w:val="00B57BD4"/>
    <w:rsid w:val="00B63C75"/>
    <w:rsid w:val="00B67D33"/>
    <w:rsid w:val="00B720A7"/>
    <w:rsid w:val="00B75611"/>
    <w:rsid w:val="00B769D8"/>
    <w:rsid w:val="00B809A9"/>
    <w:rsid w:val="00B80A59"/>
    <w:rsid w:val="00B83AB4"/>
    <w:rsid w:val="00B86DF7"/>
    <w:rsid w:val="00B94A08"/>
    <w:rsid w:val="00B95988"/>
    <w:rsid w:val="00B95A48"/>
    <w:rsid w:val="00BA07C8"/>
    <w:rsid w:val="00BA2D40"/>
    <w:rsid w:val="00BA322B"/>
    <w:rsid w:val="00BA3A46"/>
    <w:rsid w:val="00BA66BA"/>
    <w:rsid w:val="00BB0400"/>
    <w:rsid w:val="00BB0731"/>
    <w:rsid w:val="00BB1113"/>
    <w:rsid w:val="00BB2322"/>
    <w:rsid w:val="00BB2B15"/>
    <w:rsid w:val="00BB5C99"/>
    <w:rsid w:val="00BD0FB6"/>
    <w:rsid w:val="00BD1A1E"/>
    <w:rsid w:val="00BD2A75"/>
    <w:rsid w:val="00BD2B66"/>
    <w:rsid w:val="00BD4E7E"/>
    <w:rsid w:val="00BD56F0"/>
    <w:rsid w:val="00BD5A27"/>
    <w:rsid w:val="00BD6479"/>
    <w:rsid w:val="00BD70CB"/>
    <w:rsid w:val="00BD735A"/>
    <w:rsid w:val="00BD779A"/>
    <w:rsid w:val="00BE1C27"/>
    <w:rsid w:val="00BE3844"/>
    <w:rsid w:val="00BE41D5"/>
    <w:rsid w:val="00BE4683"/>
    <w:rsid w:val="00BE5033"/>
    <w:rsid w:val="00BF6927"/>
    <w:rsid w:val="00BF7C5D"/>
    <w:rsid w:val="00C01880"/>
    <w:rsid w:val="00C02F9A"/>
    <w:rsid w:val="00C030DD"/>
    <w:rsid w:val="00C04862"/>
    <w:rsid w:val="00C107D4"/>
    <w:rsid w:val="00C12E76"/>
    <w:rsid w:val="00C14B47"/>
    <w:rsid w:val="00C16764"/>
    <w:rsid w:val="00C17FEB"/>
    <w:rsid w:val="00C20B7B"/>
    <w:rsid w:val="00C21D05"/>
    <w:rsid w:val="00C23837"/>
    <w:rsid w:val="00C23CE9"/>
    <w:rsid w:val="00C2737C"/>
    <w:rsid w:val="00C33F58"/>
    <w:rsid w:val="00C40283"/>
    <w:rsid w:val="00C402E3"/>
    <w:rsid w:val="00C40FFA"/>
    <w:rsid w:val="00C4175F"/>
    <w:rsid w:val="00C43D7A"/>
    <w:rsid w:val="00C460F3"/>
    <w:rsid w:val="00C46C9E"/>
    <w:rsid w:val="00C477A6"/>
    <w:rsid w:val="00C519D2"/>
    <w:rsid w:val="00C52EE3"/>
    <w:rsid w:val="00C53FDF"/>
    <w:rsid w:val="00C56618"/>
    <w:rsid w:val="00C56768"/>
    <w:rsid w:val="00C5765B"/>
    <w:rsid w:val="00C57943"/>
    <w:rsid w:val="00C67A92"/>
    <w:rsid w:val="00C72171"/>
    <w:rsid w:val="00C73952"/>
    <w:rsid w:val="00C739FB"/>
    <w:rsid w:val="00C74F0A"/>
    <w:rsid w:val="00C76039"/>
    <w:rsid w:val="00C7626F"/>
    <w:rsid w:val="00C76DC4"/>
    <w:rsid w:val="00C83313"/>
    <w:rsid w:val="00C846FC"/>
    <w:rsid w:val="00C853D5"/>
    <w:rsid w:val="00C9559A"/>
    <w:rsid w:val="00CA5528"/>
    <w:rsid w:val="00CA6277"/>
    <w:rsid w:val="00CA6913"/>
    <w:rsid w:val="00CB143E"/>
    <w:rsid w:val="00CB21F1"/>
    <w:rsid w:val="00CB22CF"/>
    <w:rsid w:val="00CB3EEE"/>
    <w:rsid w:val="00CC4CF2"/>
    <w:rsid w:val="00CC6621"/>
    <w:rsid w:val="00CC7463"/>
    <w:rsid w:val="00CD3DAE"/>
    <w:rsid w:val="00CD5BBB"/>
    <w:rsid w:val="00CE2498"/>
    <w:rsid w:val="00CE5194"/>
    <w:rsid w:val="00CF12DF"/>
    <w:rsid w:val="00CF1675"/>
    <w:rsid w:val="00CF1CF3"/>
    <w:rsid w:val="00CF38FD"/>
    <w:rsid w:val="00CF3DE9"/>
    <w:rsid w:val="00CF471E"/>
    <w:rsid w:val="00D02013"/>
    <w:rsid w:val="00D03AF6"/>
    <w:rsid w:val="00D11443"/>
    <w:rsid w:val="00D11914"/>
    <w:rsid w:val="00D14027"/>
    <w:rsid w:val="00D16B50"/>
    <w:rsid w:val="00D211BA"/>
    <w:rsid w:val="00D22F27"/>
    <w:rsid w:val="00D23FA3"/>
    <w:rsid w:val="00D250F3"/>
    <w:rsid w:val="00D2543F"/>
    <w:rsid w:val="00D2586B"/>
    <w:rsid w:val="00D2694E"/>
    <w:rsid w:val="00D306A1"/>
    <w:rsid w:val="00D326B4"/>
    <w:rsid w:val="00D33926"/>
    <w:rsid w:val="00D33EFC"/>
    <w:rsid w:val="00D35A08"/>
    <w:rsid w:val="00D35D6A"/>
    <w:rsid w:val="00D408C9"/>
    <w:rsid w:val="00D40920"/>
    <w:rsid w:val="00D4113E"/>
    <w:rsid w:val="00D41754"/>
    <w:rsid w:val="00D42E9E"/>
    <w:rsid w:val="00D447C0"/>
    <w:rsid w:val="00D45FC2"/>
    <w:rsid w:val="00D475A2"/>
    <w:rsid w:val="00D50A09"/>
    <w:rsid w:val="00D521BD"/>
    <w:rsid w:val="00D52ABE"/>
    <w:rsid w:val="00D537F5"/>
    <w:rsid w:val="00D625BC"/>
    <w:rsid w:val="00D64211"/>
    <w:rsid w:val="00D7277C"/>
    <w:rsid w:val="00D72DEA"/>
    <w:rsid w:val="00D73784"/>
    <w:rsid w:val="00D73E3B"/>
    <w:rsid w:val="00D76CBC"/>
    <w:rsid w:val="00D76D03"/>
    <w:rsid w:val="00D81D42"/>
    <w:rsid w:val="00D81FF7"/>
    <w:rsid w:val="00D8237E"/>
    <w:rsid w:val="00D82C42"/>
    <w:rsid w:val="00D85872"/>
    <w:rsid w:val="00D858D3"/>
    <w:rsid w:val="00D86D44"/>
    <w:rsid w:val="00D91309"/>
    <w:rsid w:val="00D92F16"/>
    <w:rsid w:val="00D930DD"/>
    <w:rsid w:val="00D94C57"/>
    <w:rsid w:val="00D969E8"/>
    <w:rsid w:val="00DA0C89"/>
    <w:rsid w:val="00DA4B85"/>
    <w:rsid w:val="00DA54C0"/>
    <w:rsid w:val="00DB0649"/>
    <w:rsid w:val="00DB1314"/>
    <w:rsid w:val="00DB14BC"/>
    <w:rsid w:val="00DB1B1E"/>
    <w:rsid w:val="00DB1BC8"/>
    <w:rsid w:val="00DB2596"/>
    <w:rsid w:val="00DB2B55"/>
    <w:rsid w:val="00DB70E7"/>
    <w:rsid w:val="00DC009E"/>
    <w:rsid w:val="00DC039E"/>
    <w:rsid w:val="00DC3174"/>
    <w:rsid w:val="00DC3240"/>
    <w:rsid w:val="00DC4C9A"/>
    <w:rsid w:val="00DC7BE6"/>
    <w:rsid w:val="00DD09ED"/>
    <w:rsid w:val="00DD1841"/>
    <w:rsid w:val="00DD19A1"/>
    <w:rsid w:val="00DD22B0"/>
    <w:rsid w:val="00DD2A9E"/>
    <w:rsid w:val="00DE0EE1"/>
    <w:rsid w:val="00DE1E04"/>
    <w:rsid w:val="00DE6EDD"/>
    <w:rsid w:val="00DE7384"/>
    <w:rsid w:val="00DE7B78"/>
    <w:rsid w:val="00E008D0"/>
    <w:rsid w:val="00E04FA9"/>
    <w:rsid w:val="00E055FA"/>
    <w:rsid w:val="00E059DA"/>
    <w:rsid w:val="00E074A6"/>
    <w:rsid w:val="00E07AA5"/>
    <w:rsid w:val="00E07D0F"/>
    <w:rsid w:val="00E1098E"/>
    <w:rsid w:val="00E21B2A"/>
    <w:rsid w:val="00E25482"/>
    <w:rsid w:val="00E26409"/>
    <w:rsid w:val="00E26A88"/>
    <w:rsid w:val="00E27DB0"/>
    <w:rsid w:val="00E30E2F"/>
    <w:rsid w:val="00E34462"/>
    <w:rsid w:val="00E350C6"/>
    <w:rsid w:val="00E35600"/>
    <w:rsid w:val="00E36522"/>
    <w:rsid w:val="00E41BB9"/>
    <w:rsid w:val="00E436B7"/>
    <w:rsid w:val="00E51DC4"/>
    <w:rsid w:val="00E52E72"/>
    <w:rsid w:val="00E53984"/>
    <w:rsid w:val="00E54647"/>
    <w:rsid w:val="00E54D14"/>
    <w:rsid w:val="00E5677F"/>
    <w:rsid w:val="00E56E93"/>
    <w:rsid w:val="00E57D71"/>
    <w:rsid w:val="00E60131"/>
    <w:rsid w:val="00E622F0"/>
    <w:rsid w:val="00E62A16"/>
    <w:rsid w:val="00E64CCF"/>
    <w:rsid w:val="00E64D4B"/>
    <w:rsid w:val="00E65F14"/>
    <w:rsid w:val="00E672C5"/>
    <w:rsid w:val="00E704A7"/>
    <w:rsid w:val="00E71D77"/>
    <w:rsid w:val="00E802C9"/>
    <w:rsid w:val="00E814E1"/>
    <w:rsid w:val="00E82CF4"/>
    <w:rsid w:val="00E84D16"/>
    <w:rsid w:val="00E87DC2"/>
    <w:rsid w:val="00E90E73"/>
    <w:rsid w:val="00E91ACB"/>
    <w:rsid w:val="00E966EE"/>
    <w:rsid w:val="00E96B88"/>
    <w:rsid w:val="00E970AA"/>
    <w:rsid w:val="00E97AD0"/>
    <w:rsid w:val="00EA2508"/>
    <w:rsid w:val="00EA2C34"/>
    <w:rsid w:val="00EB064B"/>
    <w:rsid w:val="00EB1AA6"/>
    <w:rsid w:val="00EB2837"/>
    <w:rsid w:val="00EB29C3"/>
    <w:rsid w:val="00EB3DA7"/>
    <w:rsid w:val="00EB4395"/>
    <w:rsid w:val="00EC0E88"/>
    <w:rsid w:val="00EC5BD3"/>
    <w:rsid w:val="00ED142A"/>
    <w:rsid w:val="00ED17BF"/>
    <w:rsid w:val="00ED1C13"/>
    <w:rsid w:val="00ED41A8"/>
    <w:rsid w:val="00ED4C20"/>
    <w:rsid w:val="00ED4D05"/>
    <w:rsid w:val="00ED4F5B"/>
    <w:rsid w:val="00ED643B"/>
    <w:rsid w:val="00ED7C69"/>
    <w:rsid w:val="00ED7CD1"/>
    <w:rsid w:val="00EE0AE8"/>
    <w:rsid w:val="00EE0B9E"/>
    <w:rsid w:val="00EE538D"/>
    <w:rsid w:val="00EE5F53"/>
    <w:rsid w:val="00EE7481"/>
    <w:rsid w:val="00EF201C"/>
    <w:rsid w:val="00EF7793"/>
    <w:rsid w:val="00F009B5"/>
    <w:rsid w:val="00F0540D"/>
    <w:rsid w:val="00F07F4C"/>
    <w:rsid w:val="00F1174F"/>
    <w:rsid w:val="00F126BE"/>
    <w:rsid w:val="00F12FF6"/>
    <w:rsid w:val="00F17A5A"/>
    <w:rsid w:val="00F17DB8"/>
    <w:rsid w:val="00F17FD2"/>
    <w:rsid w:val="00F217AD"/>
    <w:rsid w:val="00F239CC"/>
    <w:rsid w:val="00F24BD7"/>
    <w:rsid w:val="00F27131"/>
    <w:rsid w:val="00F279A3"/>
    <w:rsid w:val="00F350EC"/>
    <w:rsid w:val="00F46E42"/>
    <w:rsid w:val="00F46E74"/>
    <w:rsid w:val="00F47BBC"/>
    <w:rsid w:val="00F50ED2"/>
    <w:rsid w:val="00F55CE5"/>
    <w:rsid w:val="00F568BA"/>
    <w:rsid w:val="00F574ED"/>
    <w:rsid w:val="00F604CE"/>
    <w:rsid w:val="00F63363"/>
    <w:rsid w:val="00F66542"/>
    <w:rsid w:val="00F71D35"/>
    <w:rsid w:val="00F71DEB"/>
    <w:rsid w:val="00F72E67"/>
    <w:rsid w:val="00F72FC5"/>
    <w:rsid w:val="00F75C5E"/>
    <w:rsid w:val="00F80523"/>
    <w:rsid w:val="00F830AE"/>
    <w:rsid w:val="00F8384A"/>
    <w:rsid w:val="00F84DAE"/>
    <w:rsid w:val="00F854A7"/>
    <w:rsid w:val="00F90C63"/>
    <w:rsid w:val="00F920B0"/>
    <w:rsid w:val="00F92752"/>
    <w:rsid w:val="00F92B48"/>
    <w:rsid w:val="00F93502"/>
    <w:rsid w:val="00FA03FA"/>
    <w:rsid w:val="00FA08DB"/>
    <w:rsid w:val="00FA1209"/>
    <w:rsid w:val="00FA1CC1"/>
    <w:rsid w:val="00FA3FD8"/>
    <w:rsid w:val="00FA4A70"/>
    <w:rsid w:val="00FB0832"/>
    <w:rsid w:val="00FB1EA3"/>
    <w:rsid w:val="00FB2643"/>
    <w:rsid w:val="00FB37BE"/>
    <w:rsid w:val="00FB4063"/>
    <w:rsid w:val="00FB48BA"/>
    <w:rsid w:val="00FB6AAE"/>
    <w:rsid w:val="00FB7304"/>
    <w:rsid w:val="00FB74C8"/>
    <w:rsid w:val="00FC5A90"/>
    <w:rsid w:val="00FC5FD0"/>
    <w:rsid w:val="00FC66B0"/>
    <w:rsid w:val="00FC67D1"/>
    <w:rsid w:val="00FD215F"/>
    <w:rsid w:val="00FD3124"/>
    <w:rsid w:val="00FD5502"/>
    <w:rsid w:val="00FD6BB3"/>
    <w:rsid w:val="00FD7855"/>
    <w:rsid w:val="00FD7FA9"/>
    <w:rsid w:val="00FE2472"/>
    <w:rsid w:val="00FE2474"/>
    <w:rsid w:val="00FE2BA8"/>
    <w:rsid w:val="00FE7449"/>
    <w:rsid w:val="00FF36DD"/>
    <w:rsid w:val="00FF6599"/>
    <w:rsid w:val="00FF65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stroke weight=".25pt"/>
      <o:colormru v:ext="edit" colors="#0079a3"/>
    </o:shapedefaults>
    <o:shapelayout v:ext="edit">
      <o:idmap v:ext="edit" data="2"/>
    </o:shapelayout>
  </w:shapeDefaults>
  <w:decimalSymbol w:val=","/>
  <w:listSeparator w:val=";"/>
  <w14:docId w14:val="2D846FED"/>
  <w15:docId w15:val="{FA036DA9-7C32-49A6-9D98-99002D5B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3B9"/>
    <w:pPr>
      <w:suppressAutoHyphens/>
      <w:spacing w:line="252" w:lineRule="atLeast"/>
    </w:pPr>
    <w:rPr>
      <w:rFonts w:ascii="Segoe UI" w:hAnsi="Segoe UI"/>
      <w:sz w:val="18"/>
      <w:szCs w:val="24"/>
      <w:lang w:val="nl-NL" w:eastAsia="nl-NL"/>
    </w:rPr>
  </w:style>
  <w:style w:type="paragraph" w:styleId="Heading1">
    <w:name w:val="heading 1"/>
    <w:aliases w:val="Hoofdstuk"/>
    <w:basedOn w:val="Normal"/>
    <w:next w:val="Normal"/>
    <w:qFormat/>
    <w:rsid w:val="00942CD6"/>
    <w:pPr>
      <w:keepNext/>
      <w:pageBreakBefore/>
      <w:numPr>
        <w:numId w:val="1"/>
      </w:numPr>
      <w:spacing w:line="240" w:lineRule="atLeast"/>
      <w:outlineLvl w:val="0"/>
    </w:pPr>
    <w:rPr>
      <w:rFonts w:ascii="Segoe UI Semibold" w:hAnsi="Segoe UI Semibold"/>
      <w:caps/>
      <w:color w:val="005D76"/>
      <w:sz w:val="22"/>
      <w:szCs w:val="20"/>
    </w:rPr>
  </w:style>
  <w:style w:type="paragraph" w:styleId="Heading2">
    <w:name w:val="heading 2"/>
    <w:aliases w:val="Paragraaf,PARAGRAAF"/>
    <w:basedOn w:val="Normal"/>
    <w:next w:val="Normal"/>
    <w:link w:val="Heading2Char"/>
    <w:qFormat/>
    <w:rsid w:val="00EA2508"/>
    <w:pPr>
      <w:keepNext/>
      <w:keepLines/>
      <w:numPr>
        <w:ilvl w:val="1"/>
        <w:numId w:val="1"/>
      </w:numPr>
      <w:outlineLvl w:val="1"/>
    </w:pPr>
    <w:rPr>
      <w:color w:val="005D76"/>
      <w:sz w:val="22"/>
      <w:szCs w:val="20"/>
    </w:rPr>
  </w:style>
  <w:style w:type="paragraph" w:styleId="Heading3">
    <w:name w:val="heading 3"/>
    <w:aliases w:val="Subparagraaf"/>
    <w:basedOn w:val="Normal"/>
    <w:next w:val="Normal"/>
    <w:qFormat/>
    <w:rsid w:val="00942CD6"/>
    <w:pPr>
      <w:keepNext/>
      <w:keepLines/>
      <w:numPr>
        <w:ilvl w:val="2"/>
        <w:numId w:val="1"/>
      </w:numPr>
      <w:outlineLvl w:val="2"/>
    </w:pPr>
    <w:rPr>
      <w:color w:val="005D76"/>
      <w:sz w:val="22"/>
      <w:szCs w:val="20"/>
    </w:rPr>
  </w:style>
  <w:style w:type="paragraph" w:styleId="Heading4">
    <w:name w:val="heading 4"/>
    <w:aliases w:val="Kopje"/>
    <w:basedOn w:val="Normal"/>
    <w:next w:val="Normal"/>
    <w:link w:val="Heading4Char"/>
    <w:qFormat/>
    <w:rsid w:val="00416C77"/>
    <w:pPr>
      <w:keepNext/>
      <w:keepLines/>
      <w:outlineLvl w:val="3"/>
    </w:pPr>
    <w:rPr>
      <w:rFonts w:ascii="Segoe UI Semibold" w:hAnsi="Segoe UI Semibold"/>
      <w:color w:val="005D76"/>
      <w:szCs w:val="20"/>
    </w:rPr>
  </w:style>
  <w:style w:type="paragraph" w:styleId="Heading5">
    <w:name w:val="heading 5"/>
    <w:aliases w:val="cursief"/>
    <w:basedOn w:val="Normal"/>
    <w:next w:val="Normal"/>
    <w:qFormat/>
    <w:rsid w:val="008723FC"/>
    <w:pPr>
      <w:outlineLvl w:val="4"/>
    </w:pPr>
    <w:rPr>
      <w:bCs/>
      <w:i/>
      <w:iCs/>
      <w:color w:val="005D76"/>
      <w:szCs w:val="26"/>
    </w:rPr>
  </w:style>
  <w:style w:type="paragraph" w:styleId="Heading6">
    <w:name w:val="heading 6"/>
    <w:basedOn w:val="Normal"/>
    <w:next w:val="Normal"/>
    <w:qFormat/>
    <w:rsid w:val="00EA2508"/>
    <w:pPr>
      <w:spacing w:before="240" w:after="60"/>
      <w:outlineLvl w:val="5"/>
    </w:pPr>
    <w:rPr>
      <w:bCs/>
      <w:szCs w:val="22"/>
    </w:rPr>
  </w:style>
  <w:style w:type="paragraph" w:styleId="Heading7">
    <w:name w:val="heading 7"/>
    <w:basedOn w:val="Normal"/>
    <w:next w:val="Normal"/>
    <w:qFormat/>
    <w:rsid w:val="00EA2508"/>
    <w:pPr>
      <w:spacing w:before="240" w:after="60"/>
      <w:outlineLvl w:val="6"/>
    </w:pPr>
  </w:style>
  <w:style w:type="paragraph" w:styleId="Heading8">
    <w:name w:val="heading 8"/>
    <w:basedOn w:val="Normal"/>
    <w:next w:val="Normal"/>
    <w:link w:val="Heading8Char"/>
    <w:qFormat/>
    <w:rsid w:val="00C9559A"/>
    <w:pPr>
      <w:numPr>
        <w:ilvl w:val="7"/>
        <w:numId w:val="1"/>
      </w:numPr>
      <w:outlineLvl w:val="7"/>
    </w:pPr>
    <w:rPr>
      <w:rFonts w:ascii="Segoe UI Semibold" w:hAnsi="Segoe UI Semibold"/>
      <w:iCs/>
      <w:caps/>
      <w:color w:val="005D76"/>
      <w:sz w:val="22"/>
    </w:rPr>
  </w:style>
  <w:style w:type="paragraph" w:styleId="Heading9">
    <w:name w:val="heading 9"/>
    <w:basedOn w:val="Normal"/>
    <w:next w:val="Normal"/>
    <w:qFormat/>
    <w:rsid w:val="00C9559A"/>
    <w:pPr>
      <w:numPr>
        <w:ilvl w:val="8"/>
        <w:numId w:val="1"/>
      </w:numPr>
      <w:outlineLvl w:val="8"/>
    </w:pPr>
    <w:rPr>
      <w:rFonts w:cs="Arial"/>
      <w:color w:val="005D7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resgegevens">
    <w:name w:val="Adresgegevens"/>
    <w:basedOn w:val="Normal"/>
    <w:link w:val="AdresgegevensChar"/>
    <w:rsid w:val="00A47BFE"/>
    <w:rPr>
      <w:color w:val="005D76"/>
      <w:sz w:val="15"/>
    </w:rPr>
  </w:style>
  <w:style w:type="character" w:customStyle="1" w:styleId="AdresgegevensChar">
    <w:name w:val="Adresgegevens Char"/>
    <w:basedOn w:val="DefaultParagraphFont"/>
    <w:link w:val="Adresgegevens"/>
    <w:rsid w:val="00A47BFE"/>
    <w:rPr>
      <w:rFonts w:ascii="Segoe UI" w:hAnsi="Segoe UI"/>
      <w:color w:val="005D76"/>
      <w:sz w:val="15"/>
      <w:szCs w:val="24"/>
      <w:lang w:val="nl-NL" w:eastAsia="nl-NL"/>
    </w:rPr>
  </w:style>
  <w:style w:type="paragraph" w:styleId="Header">
    <w:name w:val="header"/>
    <w:basedOn w:val="Normal"/>
    <w:rsid w:val="009F60C4"/>
    <w:pPr>
      <w:tabs>
        <w:tab w:val="center" w:pos="4536"/>
        <w:tab w:val="right" w:pos="9072"/>
      </w:tabs>
    </w:pPr>
  </w:style>
  <w:style w:type="paragraph" w:styleId="Caption">
    <w:name w:val="caption"/>
    <w:basedOn w:val="Normal"/>
    <w:next w:val="Normal"/>
    <w:qFormat/>
    <w:rsid w:val="00462A8F"/>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Normal"/>
    <w:rsid w:val="007C476B"/>
    <w:pPr>
      <w:spacing w:before="140"/>
      <w:ind w:left="57"/>
    </w:pPr>
    <w:rPr>
      <w:b/>
      <w:sz w:val="28"/>
    </w:rPr>
  </w:style>
  <w:style w:type="paragraph" w:customStyle="1" w:styleId="Kadertekst">
    <w:name w:val="Kadertekst"/>
    <w:basedOn w:val="Tabeltekst"/>
    <w:rsid w:val="00884223"/>
    <w:pPr>
      <w:spacing w:line="252" w:lineRule="atLeast"/>
    </w:pPr>
    <w:rPr>
      <w:sz w:val="18"/>
    </w:rPr>
  </w:style>
  <w:style w:type="paragraph" w:customStyle="1" w:styleId="Kaderkopje">
    <w:name w:val="Kaderkopje"/>
    <w:basedOn w:val="Normal"/>
    <w:next w:val="Kadertekst"/>
    <w:rsid w:val="001D606B"/>
    <w:rPr>
      <w:rFonts w:ascii="Segoe UI Semibold" w:hAnsi="Segoe UI Semibold"/>
      <w:color w:val="005D76"/>
      <w:szCs w:val="20"/>
    </w:rPr>
  </w:style>
  <w:style w:type="character" w:styleId="Hyperlink">
    <w:name w:val="Hyperlink"/>
    <w:basedOn w:val="DefaultParagraphFont"/>
    <w:uiPriority w:val="99"/>
    <w:unhideWhenUsed/>
    <w:rsid w:val="00471376"/>
    <w:rPr>
      <w:color w:val="0000FF"/>
      <w:u w:val="single"/>
    </w:rPr>
  </w:style>
  <w:style w:type="paragraph" w:customStyle="1" w:styleId="Label">
    <w:name w:val="Label"/>
    <w:basedOn w:val="Normal"/>
    <w:rsid w:val="002D1581"/>
    <w:rPr>
      <w:rFonts w:ascii="Segoe UI Semibold" w:hAnsi="Segoe UI Semibold"/>
      <w:color w:val="005D76"/>
    </w:rPr>
  </w:style>
  <w:style w:type="paragraph" w:customStyle="1" w:styleId="Tabelkopje">
    <w:name w:val="Tabelkopje"/>
    <w:basedOn w:val="Normal"/>
    <w:next w:val="Tabeltekst"/>
    <w:rsid w:val="00F72FC5"/>
    <w:pPr>
      <w:spacing w:line="210" w:lineRule="atLeast"/>
    </w:pPr>
    <w:rPr>
      <w:rFonts w:ascii="Segoe UI Semibold" w:hAnsi="Segoe UI Semibold"/>
      <w:color w:val="005D76"/>
      <w:sz w:val="15"/>
      <w:szCs w:val="20"/>
    </w:rPr>
  </w:style>
  <w:style w:type="paragraph" w:styleId="Footer">
    <w:name w:val="footer"/>
    <w:basedOn w:val="Normal"/>
    <w:link w:val="FooterChar"/>
    <w:uiPriority w:val="99"/>
    <w:rsid w:val="00D91309"/>
    <w:pPr>
      <w:spacing w:line="240" w:lineRule="auto"/>
      <w:ind w:left="680" w:hanging="680"/>
    </w:pPr>
    <w:rPr>
      <w:color w:val="005D76"/>
      <w:sz w:val="13"/>
    </w:rPr>
  </w:style>
  <w:style w:type="character" w:customStyle="1" w:styleId="FooterChar">
    <w:name w:val="Footer Char"/>
    <w:basedOn w:val="DefaultParagraphFont"/>
    <w:link w:val="Footer"/>
    <w:uiPriority w:val="99"/>
    <w:rsid w:val="00D91309"/>
    <w:rPr>
      <w:rFonts w:ascii="Segoe UI" w:hAnsi="Segoe UI"/>
      <w:color w:val="005D76"/>
      <w:sz w:val="13"/>
      <w:szCs w:val="24"/>
      <w:lang w:val="nl-NL" w:eastAsia="nl-NL"/>
    </w:rPr>
  </w:style>
  <w:style w:type="paragraph" w:styleId="BalloonText">
    <w:name w:val="Balloon Text"/>
    <w:basedOn w:val="Normal"/>
    <w:semiHidden/>
    <w:rsid w:val="007C476B"/>
    <w:rPr>
      <w:rFonts w:ascii="Tahoma" w:hAnsi="Tahoma" w:cs="Tahoma"/>
      <w:sz w:val="16"/>
      <w:szCs w:val="16"/>
    </w:rPr>
  </w:style>
  <w:style w:type="paragraph" w:customStyle="1" w:styleId="Rapporttitel">
    <w:name w:val="Rapport titel"/>
    <w:basedOn w:val="Normal"/>
    <w:rsid w:val="009523BD"/>
    <w:pPr>
      <w:spacing w:line="240" w:lineRule="auto"/>
    </w:pPr>
    <w:rPr>
      <w:rFonts w:ascii="Segoe UI Light" w:hAnsi="Segoe UI Light"/>
      <w:color w:val="184350"/>
      <w:sz w:val="72"/>
    </w:rPr>
  </w:style>
  <w:style w:type="paragraph" w:customStyle="1" w:styleId="autorisatiekopje">
    <w:name w:val="autorisatiekopje"/>
    <w:basedOn w:val="Normal"/>
    <w:rsid w:val="00096F10"/>
    <w:pPr>
      <w:spacing w:before="60" w:line="240" w:lineRule="auto"/>
    </w:pPr>
    <w:rPr>
      <w:color w:val="005D76"/>
      <w:sz w:val="12"/>
    </w:rPr>
  </w:style>
  <w:style w:type="paragraph" w:styleId="TOC1">
    <w:name w:val="toc 1"/>
    <w:basedOn w:val="Normal"/>
    <w:next w:val="Normal"/>
    <w:autoRedefine/>
    <w:uiPriority w:val="39"/>
    <w:rsid w:val="00032091"/>
    <w:pPr>
      <w:tabs>
        <w:tab w:val="left" w:pos="851"/>
        <w:tab w:val="right" w:pos="8641"/>
      </w:tabs>
      <w:spacing w:before="440" w:after="340" w:line="240" w:lineRule="auto"/>
      <w:ind w:left="851" w:right="851" w:hanging="851"/>
      <w:outlineLvl w:val="0"/>
    </w:pPr>
    <w:rPr>
      <w:rFonts w:ascii="Segoe UI Semibold" w:hAnsi="Segoe UI Semibold"/>
      <w:caps/>
      <w:noProof/>
      <w:color w:val="005D76"/>
      <w:sz w:val="22"/>
      <w:szCs w:val="20"/>
    </w:rPr>
  </w:style>
  <w:style w:type="character" w:styleId="PageNumber">
    <w:name w:val="page number"/>
    <w:basedOn w:val="DefaultParagraphFont"/>
    <w:rsid w:val="0075198E"/>
    <w:rPr>
      <w:rFonts w:ascii="Arial" w:hAnsi="Arial"/>
      <w:sz w:val="21"/>
    </w:rPr>
  </w:style>
  <w:style w:type="paragraph" w:styleId="TOC2">
    <w:name w:val="toc 2"/>
    <w:basedOn w:val="Normal"/>
    <w:next w:val="Normal"/>
    <w:autoRedefine/>
    <w:uiPriority w:val="39"/>
    <w:rsid w:val="004424F1"/>
    <w:pPr>
      <w:tabs>
        <w:tab w:val="right" w:pos="8641"/>
      </w:tabs>
      <w:spacing w:before="140" w:after="120" w:line="240" w:lineRule="auto"/>
      <w:ind w:left="839" w:right="839" w:hanging="839"/>
    </w:pPr>
    <w:rPr>
      <w:noProof/>
      <w:szCs w:val="20"/>
    </w:rPr>
  </w:style>
  <w:style w:type="paragraph" w:styleId="TOC3">
    <w:name w:val="toc 3"/>
    <w:basedOn w:val="Normal"/>
    <w:next w:val="Normal"/>
    <w:autoRedefine/>
    <w:uiPriority w:val="39"/>
    <w:rsid w:val="004424F1"/>
    <w:pPr>
      <w:tabs>
        <w:tab w:val="right" w:pos="8641"/>
      </w:tabs>
      <w:spacing w:after="20" w:line="240" w:lineRule="auto"/>
      <w:ind w:left="1560" w:right="851" w:hanging="709"/>
    </w:pPr>
    <w:rPr>
      <w:noProof/>
      <w:szCs w:val="20"/>
    </w:rPr>
  </w:style>
  <w:style w:type="paragraph" w:styleId="FootnoteText">
    <w:name w:val="footnote text"/>
    <w:basedOn w:val="Normal"/>
    <w:semiHidden/>
    <w:rsid w:val="009D6D9E"/>
    <w:pPr>
      <w:tabs>
        <w:tab w:val="left" w:pos="215"/>
        <w:tab w:val="left" w:pos="680"/>
      </w:tabs>
      <w:ind w:left="215" w:hanging="215"/>
    </w:pPr>
    <w:rPr>
      <w:sz w:val="15"/>
      <w:szCs w:val="20"/>
    </w:rPr>
  </w:style>
  <w:style w:type="paragraph" w:customStyle="1" w:styleId="Tabeltekst">
    <w:name w:val="Tabeltekst"/>
    <w:basedOn w:val="Normal"/>
    <w:rsid w:val="00F72FC5"/>
    <w:pPr>
      <w:spacing w:line="210" w:lineRule="atLeast"/>
    </w:pPr>
    <w:rPr>
      <w:color w:val="005D76"/>
      <w:sz w:val="15"/>
    </w:rPr>
  </w:style>
  <w:style w:type="paragraph" w:styleId="TOC4">
    <w:name w:val="toc 4"/>
    <w:basedOn w:val="Normal"/>
    <w:next w:val="Normal"/>
    <w:autoRedefine/>
    <w:uiPriority w:val="39"/>
    <w:rsid w:val="004424F1"/>
    <w:pPr>
      <w:tabs>
        <w:tab w:val="right" w:pos="8641"/>
      </w:tabs>
      <w:spacing w:before="440"/>
      <w:ind w:left="1702" w:right="851" w:hanging="851"/>
    </w:pPr>
    <w:rPr>
      <w:rFonts w:ascii="Segoe UI Semibold" w:hAnsi="Segoe UI Semibold"/>
      <w:caps/>
      <w:color w:val="005D76"/>
      <w:sz w:val="22"/>
    </w:rPr>
  </w:style>
  <w:style w:type="paragraph" w:customStyle="1" w:styleId="Figuurkader">
    <w:name w:val="Figuurkader"/>
    <w:basedOn w:val="Normal"/>
    <w:next w:val="Normal"/>
    <w:rsid w:val="00030A62"/>
    <w:pPr>
      <w:keepNext/>
      <w:keepLines/>
      <w:pBdr>
        <w:top w:val="single" w:sz="2" w:space="1" w:color="auto"/>
        <w:left w:val="single" w:sz="2" w:space="4" w:color="auto"/>
        <w:bottom w:val="single" w:sz="2" w:space="1" w:color="auto"/>
        <w:right w:val="single" w:sz="2" w:space="4" w:color="auto"/>
      </w:pBdr>
      <w:ind w:left="96" w:right="108"/>
      <w:jc w:val="center"/>
    </w:pPr>
  </w:style>
  <w:style w:type="character" w:styleId="FootnoteReference">
    <w:name w:val="footnote reference"/>
    <w:basedOn w:val="DefaultParagraphFont"/>
    <w:semiHidden/>
    <w:rsid w:val="009D6D9E"/>
    <w:rPr>
      <w:vertAlign w:val="superscript"/>
    </w:rPr>
  </w:style>
  <w:style w:type="numbering" w:customStyle="1" w:styleId="Opsomming">
    <w:name w:val="Opsomming"/>
    <w:basedOn w:val="NoList"/>
    <w:rsid w:val="00B32661"/>
    <w:pPr>
      <w:numPr>
        <w:numId w:val="4"/>
      </w:numPr>
    </w:pPr>
  </w:style>
  <w:style w:type="numbering" w:customStyle="1" w:styleId="Inspringen">
    <w:name w:val="Inspringen"/>
    <w:basedOn w:val="NoList"/>
    <w:rsid w:val="00B32661"/>
    <w:pPr>
      <w:numPr>
        <w:numId w:val="2"/>
      </w:numPr>
    </w:pPr>
  </w:style>
  <w:style w:type="numbering" w:customStyle="1" w:styleId="Nummering">
    <w:name w:val="Nummering"/>
    <w:basedOn w:val="NoList"/>
    <w:rsid w:val="00B32661"/>
    <w:pPr>
      <w:numPr>
        <w:numId w:val="3"/>
      </w:numPr>
    </w:pPr>
  </w:style>
  <w:style w:type="paragraph" w:styleId="DocumentMap">
    <w:name w:val="Document Map"/>
    <w:basedOn w:val="Normal"/>
    <w:link w:val="DocumentMapChar"/>
    <w:rsid w:val="00F8384A"/>
    <w:pPr>
      <w:spacing w:line="240" w:lineRule="auto"/>
    </w:pPr>
    <w:rPr>
      <w:rFonts w:ascii="Tahoma" w:hAnsi="Tahoma" w:cs="Tahoma"/>
      <w:sz w:val="16"/>
      <w:szCs w:val="16"/>
    </w:rPr>
  </w:style>
  <w:style w:type="character" w:customStyle="1" w:styleId="DocumentMapChar">
    <w:name w:val="Document Map Char"/>
    <w:basedOn w:val="DefaultParagraphFont"/>
    <w:link w:val="DocumentMap"/>
    <w:rsid w:val="00F8384A"/>
    <w:rPr>
      <w:rFonts w:ascii="Tahoma" w:hAnsi="Tahoma" w:cs="Tahoma"/>
      <w:sz w:val="16"/>
      <w:szCs w:val="16"/>
      <w:lang w:val="nl-NL" w:eastAsia="nl-NL"/>
    </w:rPr>
  </w:style>
  <w:style w:type="table" w:styleId="TableGrid">
    <w:name w:val="Table Grid"/>
    <w:basedOn w:val="TableNormal"/>
    <w:rsid w:val="00D30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pportopdrachtgever">
    <w:name w:val="Rapport opdrachtgever"/>
    <w:basedOn w:val="Rapporttitel"/>
    <w:qFormat/>
    <w:rsid w:val="00EA2508"/>
    <w:rPr>
      <w:rFonts w:ascii="Segoe UI Semibold" w:hAnsi="Segoe UI Semibold"/>
      <w:color w:val="0079A3"/>
      <w:sz w:val="22"/>
    </w:rPr>
  </w:style>
  <w:style w:type="character" w:customStyle="1" w:styleId="OpmaakprofielSegoeUISemiboldAangepastekleurRGB0">
    <w:name w:val="Opmaakprofiel Segoe UI Semibold Aangepaste kleur (RGB(0"/>
    <w:aliases w:val="93,118))"/>
    <w:basedOn w:val="DefaultParagraphFont"/>
    <w:rsid w:val="002939E6"/>
    <w:rPr>
      <w:rFonts w:ascii="Segoe UI Semibold" w:hAnsi="Segoe UI Semibold"/>
      <w:color w:val="005D76"/>
      <w:sz w:val="22"/>
    </w:rPr>
  </w:style>
  <w:style w:type="paragraph" w:customStyle="1" w:styleId="Rapportsubtitel">
    <w:name w:val="Rapport sub titel"/>
    <w:basedOn w:val="Normal"/>
    <w:qFormat/>
    <w:rsid w:val="001C6520"/>
    <w:pPr>
      <w:spacing w:line="360" w:lineRule="atLeast"/>
    </w:pPr>
    <w:rPr>
      <w:rFonts w:ascii="Segoe UI Semibold" w:hAnsi="Segoe UI Semibold"/>
      <w:color w:val="184350"/>
      <w:sz w:val="24"/>
    </w:rPr>
  </w:style>
  <w:style w:type="paragraph" w:customStyle="1" w:styleId="managementsamenvatting">
    <w:name w:val="managementsamenvatting"/>
    <w:basedOn w:val="Normal"/>
    <w:next w:val="Normal"/>
    <w:qFormat/>
    <w:rsid w:val="005142AA"/>
    <w:pPr>
      <w:pageBreakBefore/>
    </w:pPr>
    <w:rPr>
      <w:rFonts w:ascii="Segoe UI Semibold" w:hAnsi="Segoe UI Semibold"/>
      <w:caps/>
      <w:color w:val="005D76"/>
      <w:sz w:val="22"/>
    </w:rPr>
  </w:style>
  <w:style w:type="paragraph" w:styleId="ListParagraph">
    <w:name w:val="List Paragraph"/>
    <w:basedOn w:val="Normal"/>
    <w:uiPriority w:val="34"/>
    <w:qFormat/>
    <w:rsid w:val="00BE3844"/>
    <w:pPr>
      <w:ind w:left="720"/>
      <w:contextualSpacing/>
    </w:pPr>
  </w:style>
  <w:style w:type="numbering" w:customStyle="1" w:styleId="OpsommingRoman">
    <w:name w:val="OpsommingRoman"/>
    <w:basedOn w:val="Opsomming"/>
    <w:uiPriority w:val="99"/>
    <w:rsid w:val="00BE3844"/>
    <w:pPr>
      <w:numPr>
        <w:numId w:val="15"/>
      </w:numPr>
    </w:pPr>
  </w:style>
  <w:style w:type="paragraph" w:customStyle="1" w:styleId="WBHeading4">
    <w:name w:val="WB Heading 4"/>
    <w:basedOn w:val="Normal"/>
    <w:next w:val="Normal"/>
    <w:qFormat/>
    <w:rsid w:val="002C2B05"/>
    <w:rPr>
      <w:rFonts w:ascii="Segoe UI Semibold" w:hAnsi="Segoe UI Semibold"/>
      <w:color w:val="005D76"/>
    </w:rPr>
  </w:style>
  <w:style w:type="paragraph" w:customStyle="1" w:styleId="WBHeading5">
    <w:name w:val="WB Heading 5"/>
    <w:basedOn w:val="Normal"/>
    <w:next w:val="Normal"/>
    <w:qFormat/>
    <w:rsid w:val="002C2B05"/>
    <w:rPr>
      <w:i/>
      <w:color w:val="005D76"/>
    </w:rPr>
  </w:style>
  <w:style w:type="paragraph" w:customStyle="1" w:styleId="WBurl">
    <w:name w:val="WBurl"/>
    <w:basedOn w:val="Normal"/>
    <w:qFormat/>
    <w:rsid w:val="008213B9"/>
    <w:pPr>
      <w:pageBreakBefore/>
      <w:suppressAutoHyphens w:val="0"/>
      <w:spacing w:before="13860"/>
    </w:pPr>
    <w:rPr>
      <w:rFonts w:ascii="Segoe UI Semibold" w:hAnsi="Segoe UI Semibold"/>
      <w:color w:val="005D76"/>
      <w:szCs w:val="18"/>
    </w:rPr>
  </w:style>
  <w:style w:type="character" w:styleId="CommentReference">
    <w:name w:val="annotation reference"/>
    <w:basedOn w:val="DefaultParagraphFont"/>
    <w:semiHidden/>
    <w:unhideWhenUsed/>
    <w:rsid w:val="00975609"/>
    <w:rPr>
      <w:sz w:val="16"/>
      <w:szCs w:val="16"/>
      <w:lang w:val="nl-NL"/>
    </w:rPr>
  </w:style>
  <w:style w:type="paragraph" w:styleId="CommentText">
    <w:name w:val="annotation text"/>
    <w:basedOn w:val="Normal"/>
    <w:link w:val="CommentTextChar"/>
    <w:semiHidden/>
    <w:unhideWhenUsed/>
    <w:rsid w:val="00975609"/>
    <w:pPr>
      <w:spacing w:line="240" w:lineRule="auto"/>
    </w:pPr>
    <w:rPr>
      <w:sz w:val="20"/>
      <w:szCs w:val="20"/>
    </w:rPr>
  </w:style>
  <w:style w:type="character" w:customStyle="1" w:styleId="CommentTextChar">
    <w:name w:val="Comment Text Char"/>
    <w:basedOn w:val="DefaultParagraphFont"/>
    <w:link w:val="CommentText"/>
    <w:semiHidden/>
    <w:rsid w:val="00975609"/>
    <w:rPr>
      <w:rFonts w:ascii="Segoe UI" w:hAnsi="Segoe UI"/>
      <w:lang w:val="nl-NL" w:eastAsia="nl-NL"/>
    </w:rPr>
  </w:style>
  <w:style w:type="character" w:customStyle="1" w:styleId="Heading2Char">
    <w:name w:val="Heading 2 Char"/>
    <w:aliases w:val="Paragraaf Char,PARAGRAAF Char"/>
    <w:basedOn w:val="DefaultParagraphFont"/>
    <w:link w:val="Heading2"/>
    <w:rsid w:val="00975609"/>
    <w:rPr>
      <w:rFonts w:ascii="Segoe UI" w:hAnsi="Segoe UI"/>
      <w:color w:val="005D76"/>
      <w:sz w:val="22"/>
      <w:lang w:val="nl-NL" w:eastAsia="nl-NL"/>
    </w:rPr>
  </w:style>
  <w:style w:type="paragraph" w:customStyle="1" w:styleId="nummering1">
    <w:name w:val="nummering 1"/>
    <w:basedOn w:val="Normal"/>
    <w:rsid w:val="00975609"/>
    <w:pPr>
      <w:tabs>
        <w:tab w:val="num" w:pos="1072"/>
      </w:tabs>
      <w:suppressAutoHyphens w:val="0"/>
      <w:ind w:left="1072" w:hanging="358"/>
      <w:jc w:val="both"/>
    </w:pPr>
    <w:rPr>
      <w:rFonts w:ascii="Arial" w:hAnsi="Arial"/>
      <w:sz w:val="21"/>
      <w:szCs w:val="20"/>
    </w:rPr>
  </w:style>
  <w:style w:type="paragraph" w:customStyle="1" w:styleId="Standaardzonderwitregel">
    <w:name w:val="Standaard zonder witregel"/>
    <w:basedOn w:val="Normal"/>
    <w:next w:val="Normal"/>
    <w:rsid w:val="00975609"/>
    <w:pPr>
      <w:suppressAutoHyphens w:val="0"/>
      <w:spacing w:line="240" w:lineRule="atLeast"/>
      <w:jc w:val="both"/>
    </w:pPr>
    <w:rPr>
      <w:rFonts w:ascii="Arial" w:hAnsi="Arial"/>
      <w:sz w:val="21"/>
      <w:szCs w:val="20"/>
    </w:rPr>
  </w:style>
  <w:style w:type="character" w:customStyle="1" w:styleId="Heading4Char">
    <w:name w:val="Heading 4 Char"/>
    <w:aliases w:val="Kopje Char"/>
    <w:basedOn w:val="DefaultParagraphFont"/>
    <w:link w:val="Heading4"/>
    <w:rsid w:val="00975609"/>
    <w:rPr>
      <w:rFonts w:ascii="Segoe UI Semibold" w:hAnsi="Segoe UI Semibold"/>
      <w:color w:val="005D76"/>
      <w:sz w:val="18"/>
      <w:lang w:val="nl-NL" w:eastAsia="nl-NL"/>
    </w:rPr>
  </w:style>
  <w:style w:type="paragraph" w:customStyle="1" w:styleId="Nummering10">
    <w:name w:val="Nummering 1"/>
    <w:basedOn w:val="Normal"/>
    <w:rsid w:val="009843DD"/>
    <w:pPr>
      <w:tabs>
        <w:tab w:val="num" w:pos="301"/>
      </w:tabs>
      <w:suppressAutoHyphens w:val="0"/>
      <w:ind w:left="301" w:hanging="301"/>
      <w:jc w:val="both"/>
    </w:pPr>
    <w:rPr>
      <w:rFonts w:ascii="Arial" w:hAnsi="Arial"/>
      <w:sz w:val="21"/>
      <w:szCs w:val="20"/>
    </w:rPr>
  </w:style>
  <w:style w:type="character" w:customStyle="1" w:styleId="Heading8Char">
    <w:name w:val="Heading 8 Char"/>
    <w:basedOn w:val="DefaultParagraphFont"/>
    <w:link w:val="Heading8"/>
    <w:rsid w:val="0087618D"/>
    <w:rPr>
      <w:rFonts w:ascii="Segoe UI Semibold" w:hAnsi="Segoe UI Semibold"/>
      <w:iCs/>
      <w:caps/>
      <w:color w:val="005D76"/>
      <w:sz w:val="22"/>
      <w:szCs w:val="24"/>
      <w:lang w:val="nl-NL" w:eastAsia="nl-NL"/>
    </w:rPr>
  </w:style>
  <w:style w:type="paragraph" w:styleId="Revision">
    <w:name w:val="Revision"/>
    <w:hidden/>
    <w:uiPriority w:val="99"/>
    <w:semiHidden/>
    <w:rsid w:val="00CF3DE9"/>
    <w:rPr>
      <w:rFonts w:ascii="Segoe UI" w:hAnsi="Segoe UI"/>
      <w:sz w:val="18"/>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09747">
      <w:bodyDiv w:val="1"/>
      <w:marLeft w:val="0"/>
      <w:marRight w:val="0"/>
      <w:marTop w:val="0"/>
      <w:marBottom w:val="0"/>
      <w:divBdr>
        <w:top w:val="none" w:sz="0" w:space="0" w:color="auto"/>
        <w:left w:val="none" w:sz="0" w:space="0" w:color="auto"/>
        <w:bottom w:val="none" w:sz="0" w:space="0" w:color="auto"/>
        <w:right w:val="none" w:sz="0" w:space="0" w:color="auto"/>
      </w:divBdr>
    </w:div>
    <w:div w:id="1231380776">
      <w:bodyDiv w:val="1"/>
      <w:marLeft w:val="0"/>
      <w:marRight w:val="0"/>
      <w:marTop w:val="0"/>
      <w:marBottom w:val="0"/>
      <w:divBdr>
        <w:top w:val="none" w:sz="0" w:space="0" w:color="auto"/>
        <w:left w:val="none" w:sz="0" w:space="0" w:color="auto"/>
        <w:bottom w:val="none" w:sz="0" w:space="0" w:color="auto"/>
        <w:right w:val="none" w:sz="0" w:space="0" w:color="auto"/>
      </w:divBdr>
    </w:div>
    <w:div w:id="154803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belastingdienst.nl/"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SK2\AppData\Roaming\huisstijl\common\templates\rapport.dotx" TargetMode="External"/></Relationships>
</file>

<file path=word/theme/theme1.xml><?xml version="1.0" encoding="utf-8"?>
<a:theme xmlns:a="http://schemas.openxmlformats.org/drawingml/2006/main" name="Office-thema">
  <a:themeElements>
    <a:clrScheme name="Witteveen+Bos">
      <a:dk1>
        <a:srgbClr val="000000"/>
      </a:dk1>
      <a:lt1>
        <a:srgbClr val="FFFFFF"/>
      </a:lt1>
      <a:dk2>
        <a:srgbClr val="F3F7FC"/>
      </a:dk2>
      <a:lt2>
        <a:srgbClr val="FFFFFF"/>
      </a:lt2>
      <a:accent1>
        <a:srgbClr val="005D76"/>
      </a:accent1>
      <a:accent2>
        <a:srgbClr val="81D0F7"/>
      </a:accent2>
      <a:accent3>
        <a:srgbClr val="0097D9"/>
      </a:accent3>
      <a:accent4>
        <a:srgbClr val="15292F"/>
      </a:accent4>
      <a:accent5>
        <a:srgbClr val="BDE5FB"/>
      </a:accent5>
      <a:accent6>
        <a:srgbClr val="49B5E4"/>
      </a:accent6>
      <a:hlink>
        <a:srgbClr val="8DB3E2"/>
      </a:hlink>
      <a:folHlink>
        <a:srgbClr val="C000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onnewend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86196-8D89-422F-882C-8BF509EAD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9</TotalTime>
  <Pages>27</Pages>
  <Words>6374</Words>
  <Characters>44864</Characters>
  <Application>Microsoft Office Word</Application>
  <DocSecurity>0</DocSecurity>
  <Lines>373</Lines>
  <Paragraphs>102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51136</CharactersWithSpaces>
  <SharedDoc>false</SharedDoc>
  <HLinks>
    <vt:vector size="6" baseType="variant">
      <vt:variant>
        <vt:i4>1048624</vt:i4>
      </vt:variant>
      <vt:variant>
        <vt:i4>2</vt:i4>
      </vt:variant>
      <vt:variant>
        <vt:i4>0</vt:i4>
      </vt:variant>
      <vt:variant>
        <vt:i4>5</vt:i4>
      </vt:variant>
      <vt:variant>
        <vt:lpwstr/>
      </vt:variant>
      <vt:variant>
        <vt:lpwstr>_Toc354663179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Kirsten Scipio-Koster</dc:creator>
  <cp:lastModifiedBy>Jesper Pots</cp:lastModifiedBy>
  <cp:revision>8</cp:revision>
  <cp:lastPrinted>2025-11-24T11:10:00Z</cp:lastPrinted>
  <dcterms:created xsi:type="dcterms:W3CDTF">2025-11-24T10:59:00Z</dcterms:created>
  <dcterms:modified xsi:type="dcterms:W3CDTF">2025-11-24T11:11:00Z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footer">
    <vt:lpwstr>[ referentie_usr|projectcode_txt_10 [ statusenversie_usr</vt:lpwstr>
  </property>
  <property fmtid="{D5CDD505-2E9C-101B-9397-08002B2CF9AE}" pid="3" name="appendix_footer">
    <vt:lpwstr>[ referentie_usr|projectcode_txt_10 [ bijlage_lbl @8 [ statusenversie_usr</vt:lpwstr>
  </property>
  <property fmtid="{D5CDD505-2E9C-101B-9397-08002B2CF9AE}" pid="4" name="language">
    <vt:lpwstr>NL;DE;EN;FR#NL</vt:lpwstr>
  </property>
  <property fmtid="{D5CDD505-2E9C-101B-9397-08002B2CF9AE}" pid="5" name="documenths">
    <vt:lpwstr>WB#BR</vt:lpwstr>
  </property>
  <property fmtid="{D5CDD505-2E9C-101B-9397-08002B2CF9AE}" pid="6" name="type">
    <vt:lpwstr>external</vt:lpwstr>
  </property>
  <property fmtid="{D5CDD505-2E9C-101B-9397-08002B2CF9AE}" pid="7" name="address">
    <vt:lpwstr>short</vt:lpwstr>
  </property>
  <property fmtid="{D5CDD505-2E9C-101B-9397-08002B2CF9AE}" pid="8" name="documenttype">
    <vt:lpwstr>rapport</vt:lpwstr>
  </property>
  <property fmtid="{D5CDD505-2E9C-101B-9397-08002B2CF9AE}" pid="9" name="version">
    <vt:lpwstr>10.25.07</vt:lpwstr>
  </property>
  <property fmtid="{D5CDD505-2E9C-101B-9397-08002B2CF9AE}" pid="10" name="hsdir">
    <vt:lpwstr>10_&amp;Witteveen+Bos</vt:lpwstr>
  </property>
  <property fmtid="{D5CDD505-2E9C-101B-9397-08002B2CF9AE}" pid="11" name="logo_color_img">
    <vt:lpwstr>LogoWB_Color;-1580;0;3680;960</vt:lpwstr>
  </property>
  <property fmtid="{D5CDD505-2E9C-101B-9397-08002B2CF9AE}" pid="12" name="pagelayout">
    <vt:lpwstr>single-sided</vt:lpwstr>
  </property>
</Properties>
</file>